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60827" w:rsidR="00360827" w:rsidP="00360827" w:rsidRDefault="004B5C24" w14:paraId="1879752B" w14:textId="637CD10B">
      <w:pPr>
        <w:pStyle w:val="Overskrift1"/>
        <w:numPr>
          <w:ilvl w:val="0"/>
          <w:numId w:val="0"/>
        </w:numPr>
      </w:pPr>
      <w:r>
        <w:t>PRIS</w:t>
      </w:r>
      <w:r w:rsidR="00316AD5">
        <w:t>SKJEMA</w:t>
      </w:r>
      <w:r w:rsidR="00B60C24">
        <w:t xml:space="preserve"> </w:t>
      </w:r>
      <w:r w:rsidR="00360827">
        <w:tab/>
      </w:r>
      <w:r w:rsidR="00360827">
        <w:tab/>
      </w:r>
      <w:r w:rsidR="00360827">
        <w:tab/>
      </w:r>
      <w:r w:rsidR="00360827">
        <w:tab/>
      </w:r>
      <w:r w:rsidR="00360827">
        <w:tab/>
      </w:r>
      <w:r w:rsidR="00360827">
        <w:tab/>
      </w:r>
      <w:r w:rsidR="00360827">
        <w:tab/>
      </w:r>
    </w:p>
    <w:p w:rsidRPr="00A875FA" w:rsidR="00461C8D" w:rsidP="3AEB9FFC" w:rsidRDefault="00C66E6D" w14:paraId="7F90986B" w14:textId="52A1D010">
      <w:pPr>
        <w:rPr>
          <w:rFonts w:cs="Arial"/>
          <w:sz w:val="36"/>
          <w:szCs w:val="36"/>
        </w:rPr>
      </w:pPr>
      <w:r w:rsidRPr="3AEB9FFC" w:rsidR="00C66E6D">
        <w:rPr>
          <w:rFonts w:cs="Arial"/>
          <w:sz w:val="36"/>
          <w:szCs w:val="36"/>
        </w:rPr>
        <w:t>012020</w:t>
      </w:r>
      <w:r w:rsidRPr="3AEB9FFC" w:rsidR="009C2ED7">
        <w:rPr>
          <w:rFonts w:cs="Arial"/>
          <w:sz w:val="36"/>
          <w:szCs w:val="36"/>
        </w:rPr>
        <w:t>3</w:t>
      </w:r>
      <w:r w:rsidRPr="3AEB9FFC" w:rsidR="00CB06E0">
        <w:rPr>
          <w:rFonts w:cs="Arial"/>
          <w:sz w:val="36"/>
          <w:szCs w:val="36"/>
        </w:rPr>
        <w:t>5</w:t>
      </w:r>
      <w:r w:rsidRPr="3AEB9FFC" w:rsidR="00C66E6D">
        <w:rPr>
          <w:rFonts w:cs="Arial"/>
          <w:sz w:val="36"/>
          <w:szCs w:val="36"/>
        </w:rPr>
        <w:t xml:space="preserve"> </w:t>
      </w:r>
      <w:r w:rsidRPr="3AEB9FFC" w:rsidR="009C2ED7">
        <w:rPr>
          <w:rFonts w:cs="Arial"/>
          <w:sz w:val="36"/>
          <w:szCs w:val="36"/>
        </w:rPr>
        <w:t xml:space="preserve">Strømperenovering </w:t>
      </w:r>
      <w:r w:rsidRPr="3AEB9FFC" w:rsidR="0855D8C7">
        <w:rPr>
          <w:rFonts w:cs="Arial"/>
          <w:sz w:val="36"/>
          <w:szCs w:val="36"/>
        </w:rPr>
        <w:t>XL1</w:t>
      </w:r>
    </w:p>
    <w:p w:rsidR="001B1F20" w:rsidP="00461C8D" w:rsidRDefault="001B1F20" w14:paraId="42ADB157" w14:textId="77777777">
      <w:pPr>
        <w:jc w:val="both"/>
      </w:pPr>
    </w:p>
    <w:p w:rsidR="0036067C" w:rsidP="00A36BB0" w:rsidRDefault="0036067C" w14:paraId="1C7938B0" w14:textId="355BFC05">
      <w:pPr>
        <w:pStyle w:val="Overskrift1"/>
      </w:pPr>
      <w:bookmarkStart w:name="_Toc283101326" w:id="0"/>
      <w:r w:rsidRPr="00DE0F1E">
        <w:t>TILB</w:t>
      </w:r>
      <w:r w:rsidRPr="00E61C2A">
        <w:t>UD</w:t>
      </w:r>
      <w:r>
        <w:t>SSAMMENDRAG</w:t>
      </w:r>
      <w:bookmarkEnd w:id="0"/>
      <w:r w:rsidR="00D214EE">
        <w:t xml:space="preserve"> </w:t>
      </w:r>
    </w:p>
    <w:p w:rsidR="00050C33" w:rsidP="00D214EE" w:rsidRDefault="00D214EE" w14:paraId="093907BA" w14:textId="77777777">
      <w:pPr>
        <w:rPr>
          <w:rFonts w:cstheme="minorHAnsi"/>
          <w:sz w:val="24"/>
          <w:szCs w:val="24"/>
        </w:rPr>
      </w:pPr>
      <w:r w:rsidRPr="00407D3C">
        <w:rPr>
          <w:rFonts w:cstheme="minorHAnsi"/>
          <w:sz w:val="24"/>
          <w:szCs w:val="24"/>
        </w:rPr>
        <w:t>SUM i tilbudssammendraget vil bli lagt til grunn for evalueringen av leverandørenes priser, evt</w:t>
      </w:r>
      <w:r w:rsidR="00ED5024">
        <w:rPr>
          <w:rFonts w:cstheme="minorHAnsi"/>
          <w:sz w:val="24"/>
          <w:szCs w:val="24"/>
        </w:rPr>
        <w:t>.</w:t>
      </w:r>
      <w:r w:rsidRPr="00407D3C">
        <w:rPr>
          <w:rFonts w:cstheme="minorHAnsi"/>
          <w:sz w:val="24"/>
          <w:szCs w:val="24"/>
        </w:rPr>
        <w:t xml:space="preserve"> rettet/justert iht</w:t>
      </w:r>
      <w:r w:rsidR="00ED5024">
        <w:rPr>
          <w:rFonts w:cstheme="minorHAnsi"/>
          <w:sz w:val="24"/>
          <w:szCs w:val="24"/>
        </w:rPr>
        <w:t>.</w:t>
      </w:r>
      <w:r w:rsidRPr="00407D3C">
        <w:rPr>
          <w:rFonts w:cstheme="minorHAnsi"/>
          <w:sz w:val="24"/>
          <w:szCs w:val="24"/>
        </w:rPr>
        <w:t xml:space="preserve"> reglene i konkurransegrunnlaget og anskaffelsesregelverket.</w:t>
      </w:r>
    </w:p>
    <w:p w:rsidRPr="00407D3C" w:rsidR="00D214EE" w:rsidP="00D214EE" w:rsidRDefault="00050C33" w14:paraId="337BF468" w14:textId="46D793D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Summer hentes fra mengdeoppsett, vedlegg 3.1.</w:t>
      </w:r>
      <w:r w:rsidRPr="00407D3C" w:rsidR="00D214EE">
        <w:rPr>
          <w:rFonts w:cstheme="minorHAnsi"/>
          <w:sz w:val="24"/>
          <w:szCs w:val="24"/>
        </w:rPr>
        <w:t xml:space="preserve"> </w:t>
      </w:r>
    </w:p>
    <w:p w:rsidRPr="00407D3C" w:rsidR="0036067C" w:rsidP="0036067C" w:rsidRDefault="0036067C" w14:paraId="6B0F405A" w14:textId="77777777">
      <w:pPr>
        <w:rPr>
          <w:rFonts w:cstheme="minorHAnsi"/>
          <w:sz w:val="24"/>
          <w:szCs w:val="24"/>
        </w:rPr>
      </w:pPr>
    </w:p>
    <w:tbl>
      <w:tblPr>
        <w:tblW w:w="8856" w:type="dxa"/>
        <w:tblInd w:w="70" w:type="dxa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3"/>
        <w:gridCol w:w="444"/>
        <w:gridCol w:w="3469"/>
      </w:tblGrid>
      <w:tr w:rsidRPr="00407D3C" w:rsidR="001B1F20" w:rsidTr="003F05D8" w14:paraId="5B83899C" w14:textId="77777777">
        <w:tc>
          <w:tcPr>
            <w:tcW w:w="4943" w:type="dxa"/>
            <w:tcBorders>
              <w:top w:val="single" w:color="auto" w:sz="4" w:space="0"/>
              <w:left w:val="single" w:color="auto" w:sz="4" w:space="0"/>
            </w:tcBorders>
            <w:shd w:val="clear" w:color="auto" w:fill="BFBFC0"/>
            <w:vAlign w:val="center"/>
          </w:tcPr>
          <w:p w:rsidRPr="00407D3C" w:rsidR="001B1F20" w:rsidP="003F05D8" w:rsidRDefault="001B1F20" w14:paraId="7222244D" w14:textId="77777777">
            <w:pPr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color="auto" w:sz="4" w:space="0"/>
            </w:tcBorders>
            <w:shd w:val="clear" w:color="auto" w:fill="BFBFC0"/>
            <w:vAlign w:val="center"/>
          </w:tcPr>
          <w:p w:rsidRPr="00407D3C" w:rsidR="001B1F20" w:rsidP="003F05D8" w:rsidRDefault="001B1F20" w14:paraId="22D79004" w14:textId="77777777">
            <w:pPr>
              <w:tabs>
                <w:tab w:val="left" w:pos="-1350"/>
                <w:tab w:val="right" w:pos="7938"/>
              </w:tabs>
              <w:ind w:left="36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C0"/>
            <w:vAlign w:val="center"/>
          </w:tcPr>
          <w:p w:rsidRPr="00407D3C" w:rsidR="001B1F20" w:rsidP="003F05D8" w:rsidRDefault="004B5C24" w14:paraId="42BCAE9D" w14:textId="4AC9C571">
            <w:pPr>
              <w:tabs>
                <w:tab w:val="left" w:pos="-1350"/>
                <w:tab w:val="right" w:pos="7938"/>
              </w:tabs>
              <w:ind w:left="214"/>
              <w:rPr>
                <w:rFonts w:cstheme="minorHAnsi"/>
                <w:b/>
                <w:sz w:val="24"/>
                <w:szCs w:val="24"/>
              </w:rPr>
            </w:pPr>
            <w:r w:rsidRPr="00407D3C">
              <w:rPr>
                <w:rFonts w:cstheme="minorHAnsi"/>
                <w:b/>
                <w:sz w:val="24"/>
                <w:szCs w:val="24"/>
              </w:rPr>
              <w:t xml:space="preserve">Pris </w:t>
            </w:r>
          </w:p>
        </w:tc>
      </w:tr>
      <w:tr w:rsidRPr="00407D3C" w:rsidR="004B5C24" w:rsidTr="003F05D8" w14:paraId="7F41B342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Pr="00B53520" w:rsidR="008C0C39" w:rsidP="003F05D8" w:rsidRDefault="004B5C24" w14:paraId="604317F0" w14:textId="0056D5CA">
            <w:pPr>
              <w:tabs>
                <w:tab w:val="right" w:pos="7020"/>
              </w:tabs>
              <w:ind w:firstLine="85"/>
              <w:rPr>
                <w:rFonts w:cstheme="minorHAnsi"/>
                <w:b/>
                <w:bCs/>
                <w:sz w:val="24"/>
                <w:szCs w:val="24"/>
              </w:rPr>
            </w:pPr>
            <w:r w:rsidRPr="00407D3C">
              <w:rPr>
                <w:rFonts w:cstheme="minorHAnsi"/>
                <w:b/>
                <w:bCs/>
                <w:sz w:val="24"/>
                <w:szCs w:val="24"/>
              </w:rPr>
              <w:t>ANLEGGSARBEIDER</w:t>
            </w:r>
            <w:r w:rsidRPr="00407D3C" w:rsidR="008C0C39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7D3C" w:rsidR="008C0C39">
              <w:rPr>
                <w:rFonts w:cstheme="minorHAnsi"/>
                <w:b/>
                <w:bCs/>
                <w:sz w:val="24"/>
                <w:szCs w:val="24"/>
              </w:rPr>
              <w:t>eks.mva</w:t>
            </w:r>
            <w:proofErr w:type="spellEnd"/>
          </w:p>
        </w:tc>
        <w:tc>
          <w:tcPr>
            <w:tcW w:w="444" w:type="dxa"/>
            <w:tcBorders>
              <w:right w:val="single" w:color="auto" w:sz="4" w:space="0"/>
            </w:tcBorders>
            <w:vAlign w:val="center"/>
          </w:tcPr>
          <w:p w:rsidRPr="00407D3C" w:rsidR="004B5C24" w:rsidP="003F05D8" w:rsidRDefault="004B5C24" w14:paraId="08FA2C1B" w14:textId="77777777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07D3C" w:rsidR="004B5C24" w:rsidP="003F05D8" w:rsidRDefault="004B5C24" w14:paraId="007ABA17" w14:textId="77777777">
            <w:pPr>
              <w:tabs>
                <w:tab w:val="left" w:pos="-1350"/>
                <w:tab w:val="right" w:pos="7938"/>
              </w:tabs>
              <w:ind w:left="360"/>
              <w:rPr>
                <w:rFonts w:cstheme="minorHAnsi"/>
                <w:sz w:val="24"/>
                <w:szCs w:val="24"/>
              </w:rPr>
            </w:pPr>
          </w:p>
        </w:tc>
      </w:tr>
      <w:tr w:rsidRPr="00407D3C" w:rsidR="001B1F20" w:rsidTr="003F05D8" w14:paraId="54F5AFCE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Pr="00F15AC4" w:rsidR="00363B5A" w:rsidP="003F05D8" w:rsidRDefault="00036F2E" w14:paraId="36D02F55" w14:textId="0A1E9781">
            <w:pPr>
              <w:pStyle w:val="Brdtekst"/>
              <w:numPr>
                <w:ilvl w:val="0"/>
                <w:numId w:val="2"/>
              </w:numPr>
              <w:tabs>
                <w:tab w:val="clear" w:pos="-1440"/>
                <w:tab w:val="clear" w:pos="-720"/>
              </w:tabs>
              <w:suppressAutoHyphens w:val="0"/>
              <w:ind w:left="0" w:firstLine="0"/>
              <w:rPr>
                <w:rFonts w:ascii="Drammen" w:hAnsi="Drammen" w:cstheme="minorHAnsi"/>
                <w:sz w:val="24"/>
                <w:szCs w:val="24"/>
              </w:rPr>
            </w:pPr>
            <w:r w:rsidRPr="00036F2E">
              <w:rPr>
                <w:rFonts w:ascii="Drammen" w:hAnsi="Drammen" w:cstheme="minorHAnsi"/>
                <w:sz w:val="24"/>
                <w:szCs w:val="24"/>
              </w:rPr>
              <w:t>Etablering, drift og avvikling</w:t>
            </w:r>
            <w:r w:rsidRPr="00F15AC4" w:rsidR="00300D75">
              <w:rPr>
                <w:rFonts w:ascii="Drammen" w:hAnsi="Dramme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44" w:type="dxa"/>
            <w:vAlign w:val="center"/>
          </w:tcPr>
          <w:p w:rsidRPr="00407D3C" w:rsidR="0016556A" w:rsidP="003F05D8" w:rsidRDefault="0016556A" w14:paraId="6BB4A8D1" w14:textId="63EB3BC9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:rsidRPr="00407D3C" w:rsidR="001B1F20" w:rsidP="003F05D8" w:rsidRDefault="001B1F20" w14:paraId="0CBD4B12" w14:textId="77777777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Pr="00407D3C" w:rsidR="001B1F20" w:rsidTr="003F05D8" w14:paraId="0F40A7F9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Pr="00F15AC4" w:rsidR="0016556A" w:rsidP="003F05D8" w:rsidRDefault="00036F2E" w14:paraId="70664980" w14:textId="72CD4561">
            <w:pPr>
              <w:pStyle w:val="Brdtekst"/>
              <w:numPr>
                <w:ilvl w:val="0"/>
                <w:numId w:val="2"/>
              </w:numPr>
              <w:tabs>
                <w:tab w:val="clear" w:pos="-1440"/>
                <w:tab w:val="clear" w:pos="-720"/>
              </w:tabs>
              <w:suppressAutoHyphens w:val="0"/>
              <w:ind w:left="0" w:firstLine="0"/>
              <w:rPr>
                <w:rFonts w:ascii="Drammen" w:hAnsi="Drammen" w:cstheme="minorHAnsi"/>
                <w:sz w:val="24"/>
                <w:szCs w:val="24"/>
              </w:rPr>
            </w:pPr>
            <w:r w:rsidRPr="00036F2E">
              <w:rPr>
                <w:rFonts w:ascii="Drammen" w:hAnsi="Drammen" w:cstheme="minorHAnsi"/>
                <w:sz w:val="24"/>
                <w:szCs w:val="24"/>
              </w:rPr>
              <w:t>Forundersøkelser / forarbeid</w:t>
            </w:r>
          </w:p>
        </w:tc>
        <w:tc>
          <w:tcPr>
            <w:tcW w:w="444" w:type="dxa"/>
            <w:vAlign w:val="center"/>
          </w:tcPr>
          <w:p w:rsidRPr="00407D3C" w:rsidR="0016556A" w:rsidP="003F05D8" w:rsidRDefault="0016556A" w14:paraId="1F1EA146" w14:textId="4283F641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color="auto" w:sz="4" w:space="0"/>
            </w:tcBorders>
            <w:vAlign w:val="center"/>
          </w:tcPr>
          <w:p w:rsidRPr="00407D3C" w:rsidR="001B1F20" w:rsidP="003F05D8" w:rsidRDefault="001B1F20" w14:paraId="751DB1F3" w14:textId="77777777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Pr="00407D3C" w:rsidR="001B1F20" w:rsidTr="003F05D8" w14:paraId="0A798A86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Pr="00D61963" w:rsidR="003B4DC9" w:rsidP="003F05D8" w:rsidRDefault="00036F2E" w14:paraId="05750F09" w14:textId="2FD988B1">
            <w:pPr>
              <w:pStyle w:val="Brdtekst"/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>
              <w:rPr>
                <w:rFonts w:ascii="Drammen" w:hAnsi="Drammen" w:cstheme="minorHAnsi"/>
                <w:sz w:val="24"/>
                <w:szCs w:val="24"/>
              </w:rPr>
              <w:t>3.</w:t>
            </w:r>
            <w:r>
              <w:rPr>
                <w:rFonts w:ascii="Drammen" w:hAnsi="Drammen" w:cstheme="minorHAnsi"/>
                <w:sz w:val="24"/>
                <w:szCs w:val="24"/>
              </w:rPr>
              <w:tab/>
            </w:r>
            <w:r w:rsidRPr="00036F2E">
              <w:rPr>
                <w:rFonts w:ascii="Drammen" w:hAnsi="Drammen" w:cstheme="minorHAnsi"/>
                <w:sz w:val="24"/>
                <w:szCs w:val="24"/>
              </w:rPr>
              <w:t>Installasjon</w:t>
            </w:r>
          </w:p>
        </w:tc>
        <w:tc>
          <w:tcPr>
            <w:tcW w:w="444" w:type="dxa"/>
            <w:vAlign w:val="center"/>
          </w:tcPr>
          <w:p w:rsidRPr="00407D3C" w:rsidR="003B4DC9" w:rsidP="003F05D8" w:rsidRDefault="00036F2E" w14:paraId="0F58835D" w14:textId="5DC67931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color="auto" w:sz="4" w:space="0"/>
            </w:tcBorders>
            <w:vAlign w:val="center"/>
          </w:tcPr>
          <w:p w:rsidRPr="00407D3C" w:rsidR="001B1F20" w:rsidP="003F05D8" w:rsidRDefault="001B1F20" w14:paraId="51B43C49" w14:textId="77777777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Pr="00407D3C" w:rsidR="001B1F20" w:rsidTr="003F05D8" w14:paraId="1B550761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Pr="00F15AC4" w:rsidR="001B1F20" w:rsidP="003F05D8" w:rsidRDefault="00036F2E" w14:paraId="73C3ED86" w14:textId="225EEB2C">
            <w:pPr>
              <w:pStyle w:val="Brdtekst"/>
              <w:numPr>
                <w:ilvl w:val="0"/>
                <w:numId w:val="15"/>
              </w:numPr>
              <w:tabs>
                <w:tab w:val="clear" w:pos="-1440"/>
                <w:tab w:val="clear" w:pos="-720"/>
              </w:tabs>
              <w:suppressAutoHyphens w:val="0"/>
              <w:ind w:left="0" w:firstLine="0"/>
              <w:rPr>
                <w:rFonts w:ascii="Drammen" w:hAnsi="Drammen" w:cstheme="minorHAnsi"/>
                <w:sz w:val="24"/>
                <w:szCs w:val="24"/>
              </w:rPr>
            </w:pPr>
            <w:r>
              <w:rPr>
                <w:rFonts w:ascii="Drammen" w:hAnsi="Drammen" w:cstheme="minorHAnsi"/>
                <w:sz w:val="24"/>
                <w:szCs w:val="24"/>
              </w:rPr>
              <w:t>Kumrenovering</w:t>
            </w:r>
          </w:p>
        </w:tc>
        <w:tc>
          <w:tcPr>
            <w:tcW w:w="444" w:type="dxa"/>
            <w:vAlign w:val="center"/>
          </w:tcPr>
          <w:p w:rsidRPr="00407D3C" w:rsidR="001B1F20" w:rsidP="003F05D8" w:rsidRDefault="000D6379" w14:paraId="3E7C2C62" w14:textId="092A46E7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color="auto" w:sz="4" w:space="0"/>
            </w:tcBorders>
            <w:vAlign w:val="center"/>
          </w:tcPr>
          <w:p w:rsidRPr="00407D3C" w:rsidR="001B1F20" w:rsidP="003F05D8" w:rsidRDefault="001B1F20" w14:paraId="3CBF8B6F" w14:textId="77777777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Pr="00407D3C" w:rsidR="00036F2E" w:rsidTr="003F05D8" w14:paraId="39BC56FB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="00792CD6" w:rsidP="003F05D8" w:rsidRDefault="003F05D8" w14:paraId="7EBA48B6" w14:textId="77777777">
            <w:pPr>
              <w:pStyle w:val="Brdtekst"/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>
              <w:rPr>
                <w:rFonts w:ascii="Drammen" w:hAnsi="Drammen" w:cstheme="minorHAnsi"/>
                <w:sz w:val="24"/>
                <w:szCs w:val="24"/>
              </w:rPr>
              <w:t xml:space="preserve">5. </w:t>
            </w:r>
            <w:r w:rsidR="00792CD6">
              <w:rPr>
                <w:rFonts w:ascii="Drammen" w:hAnsi="Drammen" w:cstheme="minorHAnsi"/>
                <w:sz w:val="24"/>
                <w:szCs w:val="24"/>
              </w:rPr>
              <w:tab/>
            </w:r>
            <w:r>
              <w:rPr>
                <w:rFonts w:ascii="Drammen" w:hAnsi="Drammen" w:cstheme="minorHAnsi"/>
                <w:sz w:val="24"/>
                <w:szCs w:val="24"/>
              </w:rPr>
              <w:t xml:space="preserve">Sluttkontroll og </w:t>
            </w:r>
          </w:p>
          <w:p w:rsidR="00036F2E" w:rsidP="003F05D8" w:rsidRDefault="003F05D8" w14:paraId="275D25D0" w14:textId="4B845B4A">
            <w:pPr>
              <w:pStyle w:val="Brdtekst"/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>
              <w:rPr>
                <w:rFonts w:ascii="Drammen" w:hAnsi="Drammen" w:cstheme="minorHAnsi"/>
                <w:sz w:val="24"/>
                <w:szCs w:val="24"/>
              </w:rPr>
              <w:t xml:space="preserve">6. </w:t>
            </w:r>
            <w:r w:rsidR="00792CD6">
              <w:rPr>
                <w:rFonts w:ascii="Drammen" w:hAnsi="Drammen" w:cstheme="minorHAnsi"/>
                <w:sz w:val="24"/>
                <w:szCs w:val="24"/>
              </w:rPr>
              <w:tab/>
            </w:r>
            <w:r>
              <w:rPr>
                <w:rFonts w:ascii="Drammen" w:hAnsi="Drammen" w:cstheme="minorHAnsi"/>
                <w:sz w:val="24"/>
                <w:szCs w:val="24"/>
              </w:rPr>
              <w:t>Sluttdokumentasjon</w:t>
            </w:r>
          </w:p>
        </w:tc>
        <w:tc>
          <w:tcPr>
            <w:tcW w:w="444" w:type="dxa"/>
            <w:vAlign w:val="center"/>
          </w:tcPr>
          <w:p w:rsidR="00036F2E" w:rsidP="003F05D8" w:rsidRDefault="003F05D8" w14:paraId="3B805AD4" w14:textId="45017118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color="auto" w:sz="4" w:space="0"/>
            </w:tcBorders>
            <w:vAlign w:val="center"/>
          </w:tcPr>
          <w:p w:rsidRPr="00407D3C" w:rsidR="00036F2E" w:rsidP="003F05D8" w:rsidRDefault="00036F2E" w14:paraId="46294EAF" w14:textId="77777777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Pr="00407D3C" w:rsidR="003F05D8" w:rsidTr="003F05D8" w14:paraId="46E6AD56" w14:textId="77777777">
        <w:tc>
          <w:tcPr>
            <w:tcW w:w="4943" w:type="dxa"/>
            <w:tcBorders>
              <w:left w:val="single" w:color="auto" w:sz="4" w:space="0"/>
            </w:tcBorders>
            <w:vAlign w:val="center"/>
          </w:tcPr>
          <w:p w:rsidR="003F05D8" w:rsidP="003F05D8" w:rsidRDefault="003F05D8" w14:paraId="2B8432FB" w14:textId="3C8CCAC2">
            <w:pPr>
              <w:pStyle w:val="Brdtekst"/>
              <w:tabs>
                <w:tab w:val="clear" w:pos="-1440"/>
                <w:tab w:val="clear" w:pos="-720"/>
              </w:tabs>
              <w:suppressAutoHyphens w:val="0"/>
              <w:rPr>
                <w:rFonts w:ascii="Drammen" w:hAnsi="Drammen" w:cstheme="minorHAnsi"/>
                <w:sz w:val="24"/>
                <w:szCs w:val="24"/>
              </w:rPr>
            </w:pPr>
            <w:r>
              <w:rPr>
                <w:rFonts w:ascii="Drammen" w:hAnsi="Drammen" w:cstheme="minorHAnsi"/>
                <w:sz w:val="24"/>
                <w:szCs w:val="24"/>
              </w:rPr>
              <w:t xml:space="preserve">7. </w:t>
            </w:r>
            <w:r>
              <w:rPr>
                <w:rFonts w:ascii="Drammen" w:hAnsi="Drammen" w:cstheme="minorHAnsi"/>
                <w:sz w:val="24"/>
                <w:szCs w:val="24"/>
              </w:rPr>
              <w:tab/>
            </w:r>
            <w:r>
              <w:rPr>
                <w:rFonts w:ascii="Drammen" w:hAnsi="Drammen" w:cstheme="minorHAnsi"/>
                <w:sz w:val="24"/>
                <w:szCs w:val="24"/>
              </w:rPr>
              <w:t>Timepriser / Påslag</w:t>
            </w:r>
          </w:p>
        </w:tc>
        <w:tc>
          <w:tcPr>
            <w:tcW w:w="444" w:type="dxa"/>
            <w:vAlign w:val="center"/>
          </w:tcPr>
          <w:p w:rsidR="003F05D8" w:rsidP="003F05D8" w:rsidRDefault="003F05D8" w14:paraId="09A483BB" w14:textId="635C87B9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right w:val="single" w:color="auto" w:sz="4" w:space="0"/>
            </w:tcBorders>
            <w:vAlign w:val="center"/>
          </w:tcPr>
          <w:p w:rsidRPr="00407D3C" w:rsidR="003F05D8" w:rsidP="003F05D8" w:rsidRDefault="003F05D8" w14:paraId="075E476C" w14:textId="77777777">
            <w:pPr>
              <w:pStyle w:val="Dato"/>
              <w:tabs>
                <w:tab w:val="left" w:pos="-1350"/>
                <w:tab w:val="right" w:pos="7938"/>
              </w:tabs>
              <w:ind w:left="360"/>
              <w:rPr>
                <w:rFonts w:ascii="Drammen" w:hAnsi="Drammen" w:cstheme="minorHAnsi"/>
                <w:sz w:val="24"/>
                <w:szCs w:val="24"/>
              </w:rPr>
            </w:pPr>
          </w:p>
        </w:tc>
      </w:tr>
      <w:tr w:rsidRPr="00407D3C" w:rsidR="008C0C39" w:rsidTr="003F05D8" w14:paraId="1F0FA363" w14:textId="77777777">
        <w:trPr>
          <w:trHeight w:val="697"/>
        </w:trPr>
        <w:tc>
          <w:tcPr>
            <w:tcW w:w="4943" w:type="dxa"/>
            <w:tcBorders>
              <w:top w:val="doub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:rsidRPr="00407D3C" w:rsidR="008C0C39" w:rsidP="003F05D8" w:rsidRDefault="008C0C39" w14:paraId="54A07917" w14:textId="39A858FE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b/>
                <w:bCs/>
                <w:sz w:val="24"/>
                <w:szCs w:val="24"/>
              </w:rPr>
              <w:t xml:space="preserve">SUM </w:t>
            </w:r>
            <w:r w:rsidRPr="00407D3C">
              <w:rPr>
                <w:rFonts w:cstheme="minorHAnsi"/>
                <w:b/>
                <w:sz w:val="24"/>
                <w:szCs w:val="24"/>
              </w:rPr>
              <w:t xml:space="preserve">ANLEGGSARBEIDER </w:t>
            </w:r>
            <w:proofErr w:type="spellStart"/>
            <w:r w:rsidRPr="00407D3C">
              <w:rPr>
                <w:rFonts w:cstheme="minorHAnsi"/>
                <w:b/>
                <w:sz w:val="24"/>
                <w:szCs w:val="24"/>
              </w:rPr>
              <w:t>eks.mva</w:t>
            </w:r>
            <w:proofErr w:type="spellEnd"/>
          </w:p>
        </w:tc>
        <w:tc>
          <w:tcPr>
            <w:tcW w:w="444" w:type="dxa"/>
            <w:tcBorders>
              <w:top w:val="double" w:color="auto" w:sz="6" w:space="0"/>
              <w:bottom w:val="single" w:color="auto" w:sz="6" w:space="0"/>
            </w:tcBorders>
            <w:vAlign w:val="center"/>
          </w:tcPr>
          <w:p w:rsidRPr="00407D3C" w:rsidR="008C0C39" w:rsidP="003F05D8" w:rsidRDefault="008C0C39" w14:paraId="0CD2B5E4" w14:textId="4D1BE4A9">
            <w:pPr>
              <w:tabs>
                <w:tab w:val="left" w:pos="-1350"/>
                <w:tab w:val="right" w:pos="7938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doub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:rsidRPr="00407D3C" w:rsidR="008C0C39" w:rsidP="003F05D8" w:rsidRDefault="008C0C39" w14:paraId="0A98B2CA" w14:textId="77777777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Pr="00407D3C" w:rsidR="002F0AA6" w:rsidTr="003F05D8" w14:paraId="01F5351F" w14:textId="77777777">
        <w:tc>
          <w:tcPr>
            <w:tcW w:w="4943" w:type="dxa"/>
            <w:tcBorders>
              <w:top w:val="single" w:color="auto" w:sz="6" w:space="0"/>
              <w:left w:val="single" w:color="auto" w:sz="4" w:space="0"/>
              <w:bottom w:val="single" w:color="auto" w:sz="18" w:space="0"/>
            </w:tcBorders>
            <w:vAlign w:val="center"/>
          </w:tcPr>
          <w:p w:rsidRPr="00407D3C" w:rsidR="002F0AA6" w:rsidP="003F05D8" w:rsidRDefault="002F0AA6" w14:paraId="4B44B1B4" w14:textId="019270BE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 xml:space="preserve">25 % </w:t>
            </w:r>
            <w:proofErr w:type="spellStart"/>
            <w:r w:rsidRPr="00407D3C">
              <w:rPr>
                <w:rFonts w:cstheme="minorHAnsi"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444" w:type="dxa"/>
            <w:tcBorders>
              <w:top w:val="single" w:color="auto" w:sz="6" w:space="0"/>
              <w:bottom w:val="single" w:color="auto" w:sz="18" w:space="0"/>
            </w:tcBorders>
            <w:vAlign w:val="center"/>
          </w:tcPr>
          <w:p w:rsidRPr="00407D3C" w:rsidR="002F0AA6" w:rsidP="003F05D8" w:rsidRDefault="002F0AA6" w14:paraId="7171AE3B" w14:textId="006AA860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  <w:r w:rsidRPr="00407D3C">
              <w:rPr>
                <w:rFonts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color="auto" w:sz="6" w:space="0"/>
              <w:bottom w:val="single" w:color="auto" w:sz="18" w:space="0"/>
              <w:right w:val="single" w:color="auto" w:sz="4" w:space="0"/>
            </w:tcBorders>
            <w:vAlign w:val="center"/>
          </w:tcPr>
          <w:p w:rsidRPr="00407D3C" w:rsidR="002F0AA6" w:rsidP="003F05D8" w:rsidRDefault="002F0AA6" w14:paraId="31360F49" w14:textId="77777777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  <w:tr w:rsidRPr="00407D3C" w:rsidR="002F0AA6" w:rsidTr="003F05D8" w14:paraId="6106637D" w14:textId="77777777">
        <w:tc>
          <w:tcPr>
            <w:tcW w:w="4943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</w:tcBorders>
            <w:vAlign w:val="center"/>
          </w:tcPr>
          <w:p w:rsidRPr="00407D3C" w:rsidR="002F0AA6" w:rsidP="003F05D8" w:rsidRDefault="002F0AA6" w14:paraId="1F112624" w14:textId="4736E616">
            <w:pPr>
              <w:tabs>
                <w:tab w:val="right" w:pos="7020"/>
              </w:tabs>
              <w:ind w:left="360"/>
              <w:rPr>
                <w:rFonts w:cstheme="minorHAnsi"/>
                <w:sz w:val="24"/>
                <w:szCs w:val="24"/>
              </w:rPr>
            </w:pPr>
            <w:r w:rsidRPr="0071750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SUM inkl. </w:t>
            </w:r>
            <w:proofErr w:type="spellStart"/>
            <w:r w:rsidRPr="0071750F">
              <w:rPr>
                <w:rFonts w:asciiTheme="minorHAnsi" w:hAnsiTheme="minorHAnsi" w:cstheme="minorHAnsi"/>
                <w:bCs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444" w:type="dxa"/>
            <w:tcBorders>
              <w:top w:val="single" w:color="auto" w:sz="18" w:space="0"/>
              <w:bottom w:val="single" w:color="auto" w:sz="18" w:space="0"/>
            </w:tcBorders>
            <w:vAlign w:val="center"/>
          </w:tcPr>
          <w:p w:rsidRPr="00407D3C" w:rsidR="002F0AA6" w:rsidP="003F05D8" w:rsidRDefault="002F0AA6" w14:paraId="09115885" w14:textId="483C05F7">
            <w:pPr>
              <w:tabs>
                <w:tab w:val="right" w:pos="7020"/>
              </w:tabs>
              <w:ind w:left="71"/>
              <w:rPr>
                <w:rFonts w:cstheme="minorHAnsi"/>
                <w:sz w:val="24"/>
                <w:szCs w:val="24"/>
              </w:rPr>
            </w:pPr>
            <w:r w:rsidRPr="0071750F">
              <w:rPr>
                <w:rFonts w:asciiTheme="minorHAnsi" w:hAnsiTheme="minorHAnsi" w:cstheme="minorHAnsi"/>
                <w:sz w:val="24"/>
                <w:szCs w:val="24"/>
              </w:rPr>
              <w:t>kr</w:t>
            </w:r>
          </w:p>
        </w:tc>
        <w:tc>
          <w:tcPr>
            <w:tcW w:w="3469" w:type="dxa"/>
            <w:tcBorders>
              <w:top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 w:rsidRPr="00407D3C" w:rsidR="002F0AA6" w:rsidP="003F05D8" w:rsidRDefault="002F0AA6" w14:paraId="797D8FE6" w14:textId="77777777">
            <w:pPr>
              <w:tabs>
                <w:tab w:val="left" w:pos="-1350"/>
                <w:tab w:val="right" w:pos="7938"/>
              </w:tabs>
              <w:rPr>
                <w:rFonts w:cstheme="minorHAnsi"/>
                <w:sz w:val="24"/>
                <w:szCs w:val="24"/>
              </w:rPr>
            </w:pPr>
          </w:p>
        </w:tc>
      </w:tr>
    </w:tbl>
    <w:p w:rsidRPr="00792CD6" w:rsidR="00D214EE" w:rsidP="00792CD6" w:rsidRDefault="00D214EE" w14:paraId="6680F6C8" w14:textId="16CA1F8D">
      <w:pPr>
        <w:tabs>
          <w:tab w:val="right" w:pos="7938"/>
        </w:tabs>
        <w:rPr>
          <w:sz w:val="22"/>
        </w:rPr>
      </w:pPr>
    </w:p>
    <w:p w:rsidRPr="00792CD6" w:rsidR="00832D21" w:rsidP="0036067C" w:rsidRDefault="00832D21" w14:paraId="55855F74" w14:textId="77777777">
      <w:pPr>
        <w:rPr>
          <w:sz w:val="22"/>
        </w:rPr>
      </w:pPr>
    </w:p>
    <w:sectPr w:rsidRPr="00792CD6" w:rsidR="00832D21" w:rsidSect="00874430">
      <w:headerReference w:type="default" r:id="rId9"/>
      <w:footerReference w:type="default" r:id="rId10"/>
      <w:pgSz w:w="11906" w:h="16838" w:orient="portrait"/>
      <w:pgMar w:top="1105" w:right="991" w:bottom="1417" w:left="141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3B89" w:rsidP="00723EE9" w:rsidRDefault="00523B89" w14:paraId="7EBA5C36" w14:textId="77777777">
      <w:r>
        <w:separator/>
      </w:r>
    </w:p>
  </w:endnote>
  <w:endnote w:type="continuationSeparator" w:id="0">
    <w:p w:rsidR="00523B89" w:rsidP="00723EE9" w:rsidRDefault="00523B89" w14:paraId="4A7E637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rammen"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Drammen Medium">
    <w:panose1 w:val="00000000000000000000"/>
    <w:charset w:val="00"/>
    <w:family w:val="modern"/>
    <w:notTrueType/>
    <w:pitch w:val="variable"/>
    <w:sig w:usb0="A000007F" w:usb1="42000042" w:usb2="04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5DEB" w:rsidP="00E04632" w:rsidRDefault="00E04632" w14:paraId="051F4A45" w14:textId="09B81683">
    <w:pPr>
      <w:pStyle w:val="Bunntekst"/>
      <w:jc w:val="right"/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D45DEB" w:rsidRDefault="00D45DEB" w14:paraId="1C70FA08" w14:textId="7111833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3B89" w:rsidP="00723EE9" w:rsidRDefault="00523B89" w14:paraId="4731D243" w14:textId="77777777">
      <w:r>
        <w:separator/>
      </w:r>
    </w:p>
  </w:footnote>
  <w:footnote w:type="continuationSeparator" w:id="0">
    <w:p w:rsidR="00523B89" w:rsidP="00723EE9" w:rsidRDefault="00523B89" w14:paraId="340B506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p w:rsidR="00BE0FDE" w:rsidP="00BE0FDE" w:rsidRDefault="00BE0FDE" w14:paraId="06C791D3" w14:textId="77777777">
    <w:pPr>
      <w:pStyle w:val="Topptekst"/>
    </w:pPr>
  </w:p>
  <w:p w:rsidR="00BE0FDE" w:rsidP="00BE0FDE" w:rsidRDefault="00BE0FDE" w14:paraId="64521AF6" w14:textId="77777777">
    <w:pPr>
      <w:pStyle w:val="Topptekst"/>
    </w:pPr>
  </w:p>
  <w:p w:rsidR="00BE0FDE" w:rsidP="00BE0FDE" w:rsidRDefault="00BE0FDE" w14:paraId="29DECF69" w14:textId="77777777">
    <w:pPr>
      <w:pStyle w:val="Topptekst"/>
    </w:pPr>
  </w:p>
  <w:p w:rsidR="00BE0FDE" w:rsidP="00BE0FDE" w:rsidRDefault="00BE0FDE" w14:paraId="02B85A40" w14:textId="69D4B020">
    <w:pPr>
      <w:pStyle w:val="Topptekst"/>
    </w:pPr>
    <w:r>
      <w:t>Vedlegg 1.2 Prisskjema</w:t>
    </w:r>
  </w:p>
  <w:p w:rsidRPr="008B22BF" w:rsidR="008B22BF" w:rsidP="00BE0FDE" w:rsidRDefault="008B22BF" w14:paraId="4BCD8483" w14:textId="63C7CAB4">
    <w:pPr>
      <w:pStyle w:val="Topptekst"/>
    </w:pPr>
    <w:r>
      <w:rPr>
        <w:rFonts w:cs="Arial"/>
        <w:b/>
        <w:noProof/>
        <w:sz w:val="48"/>
      </w:rPr>
      <w:drawing>
        <wp:anchor distT="0" distB="0" distL="114300" distR="114300" simplePos="0" relativeHeight="251658240" behindDoc="0" locked="0" layoutInCell="1" allowOverlap="1" wp14:anchorId="0FF9F338" wp14:editId="760F6286">
          <wp:simplePos x="0" y="0"/>
          <wp:positionH relativeFrom="column">
            <wp:posOffset>5091430</wp:posOffset>
          </wp:positionH>
          <wp:positionV relativeFrom="page">
            <wp:posOffset>209550</wp:posOffset>
          </wp:positionV>
          <wp:extent cx="647700" cy="942340"/>
          <wp:effectExtent l="0" t="0" r="0" b="0"/>
          <wp:wrapSquare wrapText="bothSides"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942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DE4E18A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3381CCF"/>
    <w:multiLevelType w:val="hybridMultilevel"/>
    <w:tmpl w:val="B4FC9FC8"/>
    <w:lvl w:ilvl="0" w:tplc="F6083BDC">
      <w:numFmt w:val="bullet"/>
      <w:lvlText w:val=""/>
      <w:lvlJc w:val="left"/>
      <w:pPr>
        <w:ind w:left="1428" w:hanging="360"/>
      </w:pPr>
      <w:rPr>
        <w:rFonts w:hint="default" w:ascii="Symbol" w:hAnsi="Symbol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 w15:restartNumberingAfterBreak="0">
    <w:nsid w:val="03B26032"/>
    <w:multiLevelType w:val="hybridMultilevel"/>
    <w:tmpl w:val="48FC7596"/>
    <w:lvl w:ilvl="0" w:tplc="1C08A040">
      <w:numFmt w:val="bullet"/>
      <w:lvlText w:val=""/>
      <w:lvlJc w:val="left"/>
      <w:pPr>
        <w:ind w:left="1428" w:hanging="360"/>
      </w:pPr>
      <w:rPr>
        <w:rFonts w:hint="default" w:ascii="Symbol" w:hAnsi="Symbol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 w15:restartNumberingAfterBreak="0">
    <w:nsid w:val="0A6A2B88"/>
    <w:multiLevelType w:val="hybridMultilevel"/>
    <w:tmpl w:val="5EA66FA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486"/>
    <w:multiLevelType w:val="multilevel"/>
    <w:tmpl w:val="B9043F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D5F4A51"/>
    <w:multiLevelType w:val="hybridMultilevel"/>
    <w:tmpl w:val="6F904BBA"/>
    <w:lvl w:ilvl="0" w:tplc="BFA4804C">
      <w:numFmt w:val="bullet"/>
      <w:lvlText w:val=""/>
      <w:lvlJc w:val="left"/>
      <w:pPr>
        <w:ind w:left="1428" w:hanging="360"/>
      </w:pPr>
      <w:rPr>
        <w:rFonts w:hint="default" w:ascii="Symbol" w:hAnsi="Symbol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 w15:restartNumberingAfterBreak="0">
    <w:nsid w:val="35007B98"/>
    <w:multiLevelType w:val="hybridMultilevel"/>
    <w:tmpl w:val="F1001AEA"/>
    <w:lvl w:ilvl="0" w:tplc="03901CCA">
      <w:numFmt w:val="bullet"/>
      <w:lvlText w:val=""/>
      <w:lvlJc w:val="left"/>
      <w:pPr>
        <w:ind w:left="1428" w:hanging="360"/>
      </w:pPr>
      <w:rPr>
        <w:rFonts w:hint="default" w:ascii="Symbol" w:hAnsi="Symbol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7" w15:restartNumberingAfterBreak="0">
    <w:nsid w:val="3DD960C0"/>
    <w:multiLevelType w:val="hybridMultilevel"/>
    <w:tmpl w:val="69AA1CD4"/>
    <w:lvl w:ilvl="0" w:tplc="BCE8C2F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17065A"/>
    <w:multiLevelType w:val="hybridMultilevel"/>
    <w:tmpl w:val="B6AC743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B5AB2"/>
    <w:multiLevelType w:val="hybridMultilevel"/>
    <w:tmpl w:val="5E4E2AF6"/>
    <w:lvl w:ilvl="0" w:tplc="64E0427E">
      <w:numFmt w:val="bullet"/>
      <w:lvlText w:val="-"/>
      <w:lvlJc w:val="left"/>
      <w:pPr>
        <w:ind w:left="1776" w:hanging="360"/>
      </w:pPr>
      <w:rPr>
        <w:rFonts w:hint="default" w:ascii="Drammen" w:hAnsi="Drammen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0" w15:restartNumberingAfterBreak="0">
    <w:nsid w:val="6BE15DF6"/>
    <w:multiLevelType w:val="hybridMultilevel"/>
    <w:tmpl w:val="F6E41726"/>
    <w:lvl w:ilvl="0" w:tplc="2A52004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F9441C0"/>
    <w:multiLevelType w:val="hybridMultilevel"/>
    <w:tmpl w:val="D9622360"/>
    <w:lvl w:ilvl="0" w:tplc="862254DC">
      <w:numFmt w:val="bullet"/>
      <w:lvlText w:val=""/>
      <w:lvlJc w:val="left"/>
      <w:pPr>
        <w:ind w:left="1428" w:hanging="360"/>
      </w:pPr>
      <w:rPr>
        <w:rFonts w:hint="default" w:ascii="Symbol" w:hAnsi="Symbol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 w15:restartNumberingAfterBreak="0">
    <w:nsid w:val="70136559"/>
    <w:multiLevelType w:val="hybridMultilevel"/>
    <w:tmpl w:val="06CC107C"/>
    <w:lvl w:ilvl="0" w:tplc="686C81B2">
      <w:numFmt w:val="bullet"/>
      <w:lvlText w:val="-"/>
      <w:lvlJc w:val="left"/>
      <w:pPr>
        <w:ind w:left="1068" w:hanging="360"/>
      </w:pPr>
      <w:rPr>
        <w:rFonts w:hint="default" w:ascii="Drammen" w:hAnsi="Drammen" w:eastAsia="Times New Roman" w:cstheme="minorHAnsi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 w15:restartNumberingAfterBreak="0">
    <w:nsid w:val="7BEC6421"/>
    <w:multiLevelType w:val="hybridMultilevel"/>
    <w:tmpl w:val="4B50C220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232525">
    <w:abstractNumId w:val="0"/>
  </w:num>
  <w:num w:numId="2" w16cid:durableId="2097901920">
    <w:abstractNumId w:val="4"/>
  </w:num>
  <w:num w:numId="3" w16cid:durableId="613437577">
    <w:abstractNumId w:val="8"/>
  </w:num>
  <w:num w:numId="4" w16cid:durableId="1900894263">
    <w:abstractNumId w:val="0"/>
  </w:num>
  <w:num w:numId="5" w16cid:durableId="557135750">
    <w:abstractNumId w:val="10"/>
  </w:num>
  <w:num w:numId="6" w16cid:durableId="1982731197">
    <w:abstractNumId w:val="0"/>
  </w:num>
  <w:num w:numId="7" w16cid:durableId="1931425773">
    <w:abstractNumId w:val="9"/>
  </w:num>
  <w:num w:numId="8" w16cid:durableId="1877617948">
    <w:abstractNumId w:val="12"/>
  </w:num>
  <w:num w:numId="9" w16cid:durableId="2136635214">
    <w:abstractNumId w:val="11"/>
  </w:num>
  <w:num w:numId="10" w16cid:durableId="651525207">
    <w:abstractNumId w:val="1"/>
  </w:num>
  <w:num w:numId="11" w16cid:durableId="414204477">
    <w:abstractNumId w:val="5"/>
  </w:num>
  <w:num w:numId="12" w16cid:durableId="1715350370">
    <w:abstractNumId w:val="2"/>
  </w:num>
  <w:num w:numId="13" w16cid:durableId="735854799">
    <w:abstractNumId w:val="6"/>
  </w:num>
  <w:num w:numId="14" w16cid:durableId="684941752">
    <w:abstractNumId w:val="3"/>
  </w:num>
  <w:num w:numId="15" w16cid:durableId="1140534105">
    <w:abstractNumId w:val="13"/>
  </w:num>
  <w:num w:numId="16" w16cid:durableId="874654571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0F5"/>
    <w:rsid w:val="00000415"/>
    <w:rsid w:val="00000BA2"/>
    <w:rsid w:val="00001A23"/>
    <w:rsid w:val="00001D26"/>
    <w:rsid w:val="000031C0"/>
    <w:rsid w:val="0000344A"/>
    <w:rsid w:val="00005B78"/>
    <w:rsid w:val="0000601B"/>
    <w:rsid w:val="00006501"/>
    <w:rsid w:val="000070F7"/>
    <w:rsid w:val="0001053B"/>
    <w:rsid w:val="00010DFD"/>
    <w:rsid w:val="00011142"/>
    <w:rsid w:val="00013AE0"/>
    <w:rsid w:val="0001426D"/>
    <w:rsid w:val="00015BDE"/>
    <w:rsid w:val="00016019"/>
    <w:rsid w:val="000161B6"/>
    <w:rsid w:val="00016EEB"/>
    <w:rsid w:val="0001737C"/>
    <w:rsid w:val="0002001F"/>
    <w:rsid w:val="0002005E"/>
    <w:rsid w:val="00020175"/>
    <w:rsid w:val="00022334"/>
    <w:rsid w:val="00023EF7"/>
    <w:rsid w:val="00024E68"/>
    <w:rsid w:val="000258EF"/>
    <w:rsid w:val="00025C12"/>
    <w:rsid w:val="000261FC"/>
    <w:rsid w:val="00027411"/>
    <w:rsid w:val="00027FB6"/>
    <w:rsid w:val="00034A64"/>
    <w:rsid w:val="0003516D"/>
    <w:rsid w:val="00036F2E"/>
    <w:rsid w:val="00040C2F"/>
    <w:rsid w:val="00042A46"/>
    <w:rsid w:val="00043DDB"/>
    <w:rsid w:val="00045CC2"/>
    <w:rsid w:val="00045F91"/>
    <w:rsid w:val="00046FC2"/>
    <w:rsid w:val="00047E3B"/>
    <w:rsid w:val="00050C33"/>
    <w:rsid w:val="0005215B"/>
    <w:rsid w:val="000522E5"/>
    <w:rsid w:val="000545FF"/>
    <w:rsid w:val="000568E1"/>
    <w:rsid w:val="000605EF"/>
    <w:rsid w:val="00063CCB"/>
    <w:rsid w:val="00063CE9"/>
    <w:rsid w:val="00064B17"/>
    <w:rsid w:val="00065FCB"/>
    <w:rsid w:val="000661DE"/>
    <w:rsid w:val="00067DAE"/>
    <w:rsid w:val="000700CD"/>
    <w:rsid w:val="000705C3"/>
    <w:rsid w:val="00071515"/>
    <w:rsid w:val="0007289E"/>
    <w:rsid w:val="00075F03"/>
    <w:rsid w:val="00076493"/>
    <w:rsid w:val="00080EE5"/>
    <w:rsid w:val="00081355"/>
    <w:rsid w:val="00082A1C"/>
    <w:rsid w:val="00084C62"/>
    <w:rsid w:val="000853E8"/>
    <w:rsid w:val="000857EE"/>
    <w:rsid w:val="00085D45"/>
    <w:rsid w:val="00085DEC"/>
    <w:rsid w:val="000878E4"/>
    <w:rsid w:val="00087A37"/>
    <w:rsid w:val="00087AE9"/>
    <w:rsid w:val="00090239"/>
    <w:rsid w:val="00090625"/>
    <w:rsid w:val="00090D28"/>
    <w:rsid w:val="00093108"/>
    <w:rsid w:val="00093577"/>
    <w:rsid w:val="000935AC"/>
    <w:rsid w:val="00094EBA"/>
    <w:rsid w:val="000976D4"/>
    <w:rsid w:val="000977CE"/>
    <w:rsid w:val="000A1345"/>
    <w:rsid w:val="000A253E"/>
    <w:rsid w:val="000A34E7"/>
    <w:rsid w:val="000A3F68"/>
    <w:rsid w:val="000A7EFD"/>
    <w:rsid w:val="000A7FAE"/>
    <w:rsid w:val="000B0017"/>
    <w:rsid w:val="000B04C0"/>
    <w:rsid w:val="000B6176"/>
    <w:rsid w:val="000B7F26"/>
    <w:rsid w:val="000C06A0"/>
    <w:rsid w:val="000C16E4"/>
    <w:rsid w:val="000C3A92"/>
    <w:rsid w:val="000C480B"/>
    <w:rsid w:val="000C74E4"/>
    <w:rsid w:val="000D327F"/>
    <w:rsid w:val="000D32C7"/>
    <w:rsid w:val="000D6379"/>
    <w:rsid w:val="000D72F2"/>
    <w:rsid w:val="000E2175"/>
    <w:rsid w:val="000E2D09"/>
    <w:rsid w:val="000E3B71"/>
    <w:rsid w:val="000E6330"/>
    <w:rsid w:val="000E67CF"/>
    <w:rsid w:val="000E720A"/>
    <w:rsid w:val="000E72F4"/>
    <w:rsid w:val="000F0184"/>
    <w:rsid w:val="000F1749"/>
    <w:rsid w:val="000F1868"/>
    <w:rsid w:val="000F3034"/>
    <w:rsid w:val="000F4B41"/>
    <w:rsid w:val="000F5426"/>
    <w:rsid w:val="000F5434"/>
    <w:rsid w:val="000F5C02"/>
    <w:rsid w:val="000F6190"/>
    <w:rsid w:val="000F69F9"/>
    <w:rsid w:val="000F70D0"/>
    <w:rsid w:val="000F759C"/>
    <w:rsid w:val="00100495"/>
    <w:rsid w:val="00101376"/>
    <w:rsid w:val="00102E01"/>
    <w:rsid w:val="00103368"/>
    <w:rsid w:val="00104B7E"/>
    <w:rsid w:val="00105CF8"/>
    <w:rsid w:val="00107807"/>
    <w:rsid w:val="00110B14"/>
    <w:rsid w:val="001119C0"/>
    <w:rsid w:val="00112617"/>
    <w:rsid w:val="001127FD"/>
    <w:rsid w:val="001129E9"/>
    <w:rsid w:val="00112F2D"/>
    <w:rsid w:val="001136A0"/>
    <w:rsid w:val="001139EB"/>
    <w:rsid w:val="00115F47"/>
    <w:rsid w:val="001201B0"/>
    <w:rsid w:val="001217AB"/>
    <w:rsid w:val="00124B84"/>
    <w:rsid w:val="00127296"/>
    <w:rsid w:val="001311D4"/>
    <w:rsid w:val="00131C55"/>
    <w:rsid w:val="00133187"/>
    <w:rsid w:val="00135BB2"/>
    <w:rsid w:val="001364CA"/>
    <w:rsid w:val="00136570"/>
    <w:rsid w:val="00137780"/>
    <w:rsid w:val="00137AF7"/>
    <w:rsid w:val="00137ED4"/>
    <w:rsid w:val="0014380F"/>
    <w:rsid w:val="00144248"/>
    <w:rsid w:val="001468CA"/>
    <w:rsid w:val="00147EFD"/>
    <w:rsid w:val="00147FCC"/>
    <w:rsid w:val="00151DE5"/>
    <w:rsid w:val="00151F21"/>
    <w:rsid w:val="00153829"/>
    <w:rsid w:val="00155BC4"/>
    <w:rsid w:val="0015603E"/>
    <w:rsid w:val="001563B1"/>
    <w:rsid w:val="0015669F"/>
    <w:rsid w:val="00156DFC"/>
    <w:rsid w:val="0015747F"/>
    <w:rsid w:val="00157D3A"/>
    <w:rsid w:val="00160AC7"/>
    <w:rsid w:val="00160FD9"/>
    <w:rsid w:val="00161515"/>
    <w:rsid w:val="001649F0"/>
    <w:rsid w:val="00164F23"/>
    <w:rsid w:val="00164F30"/>
    <w:rsid w:val="0016556A"/>
    <w:rsid w:val="00165667"/>
    <w:rsid w:val="00165B85"/>
    <w:rsid w:val="00165F32"/>
    <w:rsid w:val="0017005C"/>
    <w:rsid w:val="001708FD"/>
    <w:rsid w:val="00171C8E"/>
    <w:rsid w:val="00171DF8"/>
    <w:rsid w:val="00171E71"/>
    <w:rsid w:val="0017302E"/>
    <w:rsid w:val="0017324A"/>
    <w:rsid w:val="00175020"/>
    <w:rsid w:val="00175D49"/>
    <w:rsid w:val="00176D12"/>
    <w:rsid w:val="001813AF"/>
    <w:rsid w:val="001833FF"/>
    <w:rsid w:val="00183C2A"/>
    <w:rsid w:val="00184257"/>
    <w:rsid w:val="00184B46"/>
    <w:rsid w:val="00185B9D"/>
    <w:rsid w:val="0018648D"/>
    <w:rsid w:val="001877D1"/>
    <w:rsid w:val="00187EB3"/>
    <w:rsid w:val="001908D4"/>
    <w:rsid w:val="001908F8"/>
    <w:rsid w:val="00191109"/>
    <w:rsid w:val="00191A28"/>
    <w:rsid w:val="0019311F"/>
    <w:rsid w:val="00193EE4"/>
    <w:rsid w:val="00196489"/>
    <w:rsid w:val="00196611"/>
    <w:rsid w:val="0019679D"/>
    <w:rsid w:val="00196BD9"/>
    <w:rsid w:val="00196FAF"/>
    <w:rsid w:val="001A1378"/>
    <w:rsid w:val="001A2C58"/>
    <w:rsid w:val="001A2EFC"/>
    <w:rsid w:val="001A2F14"/>
    <w:rsid w:val="001A43B1"/>
    <w:rsid w:val="001A5576"/>
    <w:rsid w:val="001A7879"/>
    <w:rsid w:val="001A7E22"/>
    <w:rsid w:val="001A7E35"/>
    <w:rsid w:val="001B0282"/>
    <w:rsid w:val="001B0471"/>
    <w:rsid w:val="001B0F17"/>
    <w:rsid w:val="001B0FE7"/>
    <w:rsid w:val="001B197E"/>
    <w:rsid w:val="001B1CB4"/>
    <w:rsid w:val="001B1F20"/>
    <w:rsid w:val="001B2CC9"/>
    <w:rsid w:val="001B2D54"/>
    <w:rsid w:val="001B2E07"/>
    <w:rsid w:val="001B424C"/>
    <w:rsid w:val="001B66BF"/>
    <w:rsid w:val="001B7AB7"/>
    <w:rsid w:val="001C2DDF"/>
    <w:rsid w:val="001C4FE8"/>
    <w:rsid w:val="001C75F3"/>
    <w:rsid w:val="001C784A"/>
    <w:rsid w:val="001D05E8"/>
    <w:rsid w:val="001D0921"/>
    <w:rsid w:val="001D0A68"/>
    <w:rsid w:val="001D2582"/>
    <w:rsid w:val="001D25A6"/>
    <w:rsid w:val="001D2B69"/>
    <w:rsid w:val="001D3A70"/>
    <w:rsid w:val="001D4CCF"/>
    <w:rsid w:val="001D5A13"/>
    <w:rsid w:val="001D60F7"/>
    <w:rsid w:val="001D66DF"/>
    <w:rsid w:val="001D74A4"/>
    <w:rsid w:val="001D7A41"/>
    <w:rsid w:val="001E2F66"/>
    <w:rsid w:val="001E3A09"/>
    <w:rsid w:val="001E4285"/>
    <w:rsid w:val="001E6684"/>
    <w:rsid w:val="001E7B7E"/>
    <w:rsid w:val="001E7F15"/>
    <w:rsid w:val="001F009B"/>
    <w:rsid w:val="001F04D2"/>
    <w:rsid w:val="001F09C7"/>
    <w:rsid w:val="001F3C8D"/>
    <w:rsid w:val="001F3E5F"/>
    <w:rsid w:val="001F5A8D"/>
    <w:rsid w:val="001F5C95"/>
    <w:rsid w:val="001F66D5"/>
    <w:rsid w:val="001F6B9E"/>
    <w:rsid w:val="0020002D"/>
    <w:rsid w:val="002003D2"/>
    <w:rsid w:val="002011FE"/>
    <w:rsid w:val="00201748"/>
    <w:rsid w:val="00202265"/>
    <w:rsid w:val="0020286B"/>
    <w:rsid w:val="00202C32"/>
    <w:rsid w:val="002042C9"/>
    <w:rsid w:val="00204573"/>
    <w:rsid w:val="0020572C"/>
    <w:rsid w:val="00206009"/>
    <w:rsid w:val="00206117"/>
    <w:rsid w:val="002116AC"/>
    <w:rsid w:val="0021354A"/>
    <w:rsid w:val="0021701D"/>
    <w:rsid w:val="00217DEB"/>
    <w:rsid w:val="00220733"/>
    <w:rsid w:val="002216F7"/>
    <w:rsid w:val="00221B07"/>
    <w:rsid w:val="00222536"/>
    <w:rsid w:val="0022287B"/>
    <w:rsid w:val="00222E3D"/>
    <w:rsid w:val="002232AD"/>
    <w:rsid w:val="002244E5"/>
    <w:rsid w:val="00225C8D"/>
    <w:rsid w:val="00226846"/>
    <w:rsid w:val="002269CA"/>
    <w:rsid w:val="002271F3"/>
    <w:rsid w:val="0022788F"/>
    <w:rsid w:val="0023011C"/>
    <w:rsid w:val="00230663"/>
    <w:rsid w:val="00231482"/>
    <w:rsid w:val="0023392F"/>
    <w:rsid w:val="00234600"/>
    <w:rsid w:val="0023655E"/>
    <w:rsid w:val="0024055F"/>
    <w:rsid w:val="00240990"/>
    <w:rsid w:val="00241804"/>
    <w:rsid w:val="00245E24"/>
    <w:rsid w:val="00246E76"/>
    <w:rsid w:val="00247E09"/>
    <w:rsid w:val="002521B7"/>
    <w:rsid w:val="00252210"/>
    <w:rsid w:val="002524E3"/>
    <w:rsid w:val="0025388B"/>
    <w:rsid w:val="0025422B"/>
    <w:rsid w:val="002561E8"/>
    <w:rsid w:val="002611D7"/>
    <w:rsid w:val="002618FA"/>
    <w:rsid w:val="00263E19"/>
    <w:rsid w:val="00264B4C"/>
    <w:rsid w:val="002651BC"/>
    <w:rsid w:val="00266B20"/>
    <w:rsid w:val="00267B4D"/>
    <w:rsid w:val="00270A41"/>
    <w:rsid w:val="00270BDA"/>
    <w:rsid w:val="00274D01"/>
    <w:rsid w:val="00275D32"/>
    <w:rsid w:val="00276204"/>
    <w:rsid w:val="002770E9"/>
    <w:rsid w:val="0027752E"/>
    <w:rsid w:val="00280402"/>
    <w:rsid w:val="002813BF"/>
    <w:rsid w:val="00284C08"/>
    <w:rsid w:val="0029014A"/>
    <w:rsid w:val="0029073F"/>
    <w:rsid w:val="0029136D"/>
    <w:rsid w:val="00291E6C"/>
    <w:rsid w:val="00292299"/>
    <w:rsid w:val="0029314B"/>
    <w:rsid w:val="002931E7"/>
    <w:rsid w:val="00294C17"/>
    <w:rsid w:val="002960BC"/>
    <w:rsid w:val="00296601"/>
    <w:rsid w:val="00296840"/>
    <w:rsid w:val="00296850"/>
    <w:rsid w:val="002A0427"/>
    <w:rsid w:val="002A06B3"/>
    <w:rsid w:val="002A0DF8"/>
    <w:rsid w:val="002A1342"/>
    <w:rsid w:val="002A1421"/>
    <w:rsid w:val="002A1F2B"/>
    <w:rsid w:val="002A1F8D"/>
    <w:rsid w:val="002A2897"/>
    <w:rsid w:val="002A51B4"/>
    <w:rsid w:val="002A53E2"/>
    <w:rsid w:val="002A6372"/>
    <w:rsid w:val="002B14AE"/>
    <w:rsid w:val="002B1C0C"/>
    <w:rsid w:val="002B2E85"/>
    <w:rsid w:val="002B41B4"/>
    <w:rsid w:val="002B5A3F"/>
    <w:rsid w:val="002B5D87"/>
    <w:rsid w:val="002B65E1"/>
    <w:rsid w:val="002B7B32"/>
    <w:rsid w:val="002C0E34"/>
    <w:rsid w:val="002C1799"/>
    <w:rsid w:val="002C1DF2"/>
    <w:rsid w:val="002C28E3"/>
    <w:rsid w:val="002C2D49"/>
    <w:rsid w:val="002C47F9"/>
    <w:rsid w:val="002D16C9"/>
    <w:rsid w:val="002D2445"/>
    <w:rsid w:val="002D2585"/>
    <w:rsid w:val="002D29B6"/>
    <w:rsid w:val="002D3447"/>
    <w:rsid w:val="002D3E43"/>
    <w:rsid w:val="002D5589"/>
    <w:rsid w:val="002D631A"/>
    <w:rsid w:val="002E216D"/>
    <w:rsid w:val="002E22A5"/>
    <w:rsid w:val="002E32BD"/>
    <w:rsid w:val="002E4490"/>
    <w:rsid w:val="002E5D0C"/>
    <w:rsid w:val="002F0A75"/>
    <w:rsid w:val="002F0AA6"/>
    <w:rsid w:val="002F0E80"/>
    <w:rsid w:val="002F290E"/>
    <w:rsid w:val="002F2D24"/>
    <w:rsid w:val="002F307F"/>
    <w:rsid w:val="002F3B59"/>
    <w:rsid w:val="002F6849"/>
    <w:rsid w:val="002F6DED"/>
    <w:rsid w:val="002F7BA0"/>
    <w:rsid w:val="002F7CF3"/>
    <w:rsid w:val="00300D75"/>
    <w:rsid w:val="003017E0"/>
    <w:rsid w:val="003026C2"/>
    <w:rsid w:val="00302EEE"/>
    <w:rsid w:val="00303184"/>
    <w:rsid w:val="00303DE9"/>
    <w:rsid w:val="00304F1A"/>
    <w:rsid w:val="003055AF"/>
    <w:rsid w:val="00306D89"/>
    <w:rsid w:val="0031094F"/>
    <w:rsid w:val="00310D26"/>
    <w:rsid w:val="00312BBC"/>
    <w:rsid w:val="00313327"/>
    <w:rsid w:val="003150AB"/>
    <w:rsid w:val="00315F07"/>
    <w:rsid w:val="003163EF"/>
    <w:rsid w:val="00316AD5"/>
    <w:rsid w:val="00317259"/>
    <w:rsid w:val="00320B28"/>
    <w:rsid w:val="00322645"/>
    <w:rsid w:val="00326DF9"/>
    <w:rsid w:val="00326FEB"/>
    <w:rsid w:val="00330087"/>
    <w:rsid w:val="00331BC5"/>
    <w:rsid w:val="00331C34"/>
    <w:rsid w:val="00332321"/>
    <w:rsid w:val="00332400"/>
    <w:rsid w:val="00332D78"/>
    <w:rsid w:val="003333CD"/>
    <w:rsid w:val="0033639C"/>
    <w:rsid w:val="00336516"/>
    <w:rsid w:val="003365A8"/>
    <w:rsid w:val="00337F62"/>
    <w:rsid w:val="00342791"/>
    <w:rsid w:val="00342C43"/>
    <w:rsid w:val="00342DE4"/>
    <w:rsid w:val="00343282"/>
    <w:rsid w:val="00344630"/>
    <w:rsid w:val="00345986"/>
    <w:rsid w:val="00345E01"/>
    <w:rsid w:val="00350C85"/>
    <w:rsid w:val="00352A73"/>
    <w:rsid w:val="003533B6"/>
    <w:rsid w:val="00354B4D"/>
    <w:rsid w:val="003555E8"/>
    <w:rsid w:val="00356358"/>
    <w:rsid w:val="00356F0A"/>
    <w:rsid w:val="0036067C"/>
    <w:rsid w:val="00360827"/>
    <w:rsid w:val="00362137"/>
    <w:rsid w:val="00362A00"/>
    <w:rsid w:val="0036358B"/>
    <w:rsid w:val="00363B5A"/>
    <w:rsid w:val="00364368"/>
    <w:rsid w:val="003645D9"/>
    <w:rsid w:val="00366BC5"/>
    <w:rsid w:val="0037071A"/>
    <w:rsid w:val="0037208F"/>
    <w:rsid w:val="003720AB"/>
    <w:rsid w:val="003751F4"/>
    <w:rsid w:val="00375E8D"/>
    <w:rsid w:val="00376251"/>
    <w:rsid w:val="00376690"/>
    <w:rsid w:val="00376A6B"/>
    <w:rsid w:val="003816BF"/>
    <w:rsid w:val="00381FEC"/>
    <w:rsid w:val="003829A1"/>
    <w:rsid w:val="00383167"/>
    <w:rsid w:val="003833B1"/>
    <w:rsid w:val="00383738"/>
    <w:rsid w:val="003838BA"/>
    <w:rsid w:val="003849F0"/>
    <w:rsid w:val="00385865"/>
    <w:rsid w:val="00386CEE"/>
    <w:rsid w:val="00387F18"/>
    <w:rsid w:val="00390350"/>
    <w:rsid w:val="00390906"/>
    <w:rsid w:val="00391401"/>
    <w:rsid w:val="00391DBE"/>
    <w:rsid w:val="00392877"/>
    <w:rsid w:val="00392B80"/>
    <w:rsid w:val="00393E2F"/>
    <w:rsid w:val="00394349"/>
    <w:rsid w:val="00395208"/>
    <w:rsid w:val="003964B7"/>
    <w:rsid w:val="003A050F"/>
    <w:rsid w:val="003A09D6"/>
    <w:rsid w:val="003A310B"/>
    <w:rsid w:val="003A4EAB"/>
    <w:rsid w:val="003A6723"/>
    <w:rsid w:val="003A78D3"/>
    <w:rsid w:val="003B07A1"/>
    <w:rsid w:val="003B0FAC"/>
    <w:rsid w:val="003B41EE"/>
    <w:rsid w:val="003B4C4C"/>
    <w:rsid w:val="003B4DC9"/>
    <w:rsid w:val="003B56FF"/>
    <w:rsid w:val="003B60CC"/>
    <w:rsid w:val="003B61C9"/>
    <w:rsid w:val="003B6E8A"/>
    <w:rsid w:val="003C0781"/>
    <w:rsid w:val="003C19FE"/>
    <w:rsid w:val="003C2601"/>
    <w:rsid w:val="003C2C4F"/>
    <w:rsid w:val="003C2CA0"/>
    <w:rsid w:val="003C33D1"/>
    <w:rsid w:val="003C37E6"/>
    <w:rsid w:val="003C3ABD"/>
    <w:rsid w:val="003C470E"/>
    <w:rsid w:val="003C5A2A"/>
    <w:rsid w:val="003C758E"/>
    <w:rsid w:val="003D05C6"/>
    <w:rsid w:val="003D08A4"/>
    <w:rsid w:val="003D1B00"/>
    <w:rsid w:val="003D2508"/>
    <w:rsid w:val="003D35D6"/>
    <w:rsid w:val="003D396E"/>
    <w:rsid w:val="003D458E"/>
    <w:rsid w:val="003D49E3"/>
    <w:rsid w:val="003D5CB4"/>
    <w:rsid w:val="003D62AE"/>
    <w:rsid w:val="003D6474"/>
    <w:rsid w:val="003D648B"/>
    <w:rsid w:val="003D67F5"/>
    <w:rsid w:val="003D76C0"/>
    <w:rsid w:val="003D7BCF"/>
    <w:rsid w:val="003E00DD"/>
    <w:rsid w:val="003E1E47"/>
    <w:rsid w:val="003E2463"/>
    <w:rsid w:val="003E4B32"/>
    <w:rsid w:val="003E4F55"/>
    <w:rsid w:val="003E5977"/>
    <w:rsid w:val="003E5AAD"/>
    <w:rsid w:val="003E68E3"/>
    <w:rsid w:val="003E7B51"/>
    <w:rsid w:val="003F05D8"/>
    <w:rsid w:val="003F30C2"/>
    <w:rsid w:val="003F31E4"/>
    <w:rsid w:val="003F483B"/>
    <w:rsid w:val="003F4918"/>
    <w:rsid w:val="003F51B1"/>
    <w:rsid w:val="003F5CAF"/>
    <w:rsid w:val="003F6F21"/>
    <w:rsid w:val="003F732F"/>
    <w:rsid w:val="003F7CA6"/>
    <w:rsid w:val="003F7FCD"/>
    <w:rsid w:val="00403661"/>
    <w:rsid w:val="0040557F"/>
    <w:rsid w:val="00406E90"/>
    <w:rsid w:val="00407D3C"/>
    <w:rsid w:val="0041041D"/>
    <w:rsid w:val="00410BC6"/>
    <w:rsid w:val="00411178"/>
    <w:rsid w:val="004118D1"/>
    <w:rsid w:val="00411916"/>
    <w:rsid w:val="00412056"/>
    <w:rsid w:val="004133F6"/>
    <w:rsid w:val="00413E01"/>
    <w:rsid w:val="004156DB"/>
    <w:rsid w:val="00416BBA"/>
    <w:rsid w:val="00417771"/>
    <w:rsid w:val="0042020B"/>
    <w:rsid w:val="00420B75"/>
    <w:rsid w:val="00421066"/>
    <w:rsid w:val="00423327"/>
    <w:rsid w:val="0042386D"/>
    <w:rsid w:val="00423A06"/>
    <w:rsid w:val="004276A0"/>
    <w:rsid w:val="00427F4C"/>
    <w:rsid w:val="00430689"/>
    <w:rsid w:val="00430882"/>
    <w:rsid w:val="00435A1A"/>
    <w:rsid w:val="00437BAA"/>
    <w:rsid w:val="004407FE"/>
    <w:rsid w:val="00441506"/>
    <w:rsid w:val="004421A9"/>
    <w:rsid w:val="0044244E"/>
    <w:rsid w:val="00442644"/>
    <w:rsid w:val="0044337C"/>
    <w:rsid w:val="00445319"/>
    <w:rsid w:val="00445622"/>
    <w:rsid w:val="00445749"/>
    <w:rsid w:val="004465B6"/>
    <w:rsid w:val="00446C54"/>
    <w:rsid w:val="0045023E"/>
    <w:rsid w:val="004515F2"/>
    <w:rsid w:val="00454225"/>
    <w:rsid w:val="00455366"/>
    <w:rsid w:val="00455C27"/>
    <w:rsid w:val="00455EE1"/>
    <w:rsid w:val="00456452"/>
    <w:rsid w:val="0045753D"/>
    <w:rsid w:val="00460EE5"/>
    <w:rsid w:val="00461C8D"/>
    <w:rsid w:val="0046278A"/>
    <w:rsid w:val="00463C7F"/>
    <w:rsid w:val="00464891"/>
    <w:rsid w:val="00465B66"/>
    <w:rsid w:val="0046786C"/>
    <w:rsid w:val="00467DE5"/>
    <w:rsid w:val="004720FA"/>
    <w:rsid w:val="00473108"/>
    <w:rsid w:val="0047406E"/>
    <w:rsid w:val="00474634"/>
    <w:rsid w:val="00475EBE"/>
    <w:rsid w:val="00476AF7"/>
    <w:rsid w:val="00476DDA"/>
    <w:rsid w:val="0047735B"/>
    <w:rsid w:val="004778C6"/>
    <w:rsid w:val="00477D2B"/>
    <w:rsid w:val="00480801"/>
    <w:rsid w:val="004820EB"/>
    <w:rsid w:val="004854AF"/>
    <w:rsid w:val="00487581"/>
    <w:rsid w:val="004903F2"/>
    <w:rsid w:val="004904C1"/>
    <w:rsid w:val="0049359F"/>
    <w:rsid w:val="00495352"/>
    <w:rsid w:val="00495FB8"/>
    <w:rsid w:val="004A0010"/>
    <w:rsid w:val="004A21E9"/>
    <w:rsid w:val="004A5A4C"/>
    <w:rsid w:val="004A7834"/>
    <w:rsid w:val="004B1D47"/>
    <w:rsid w:val="004B26F7"/>
    <w:rsid w:val="004B3CDA"/>
    <w:rsid w:val="004B4FB7"/>
    <w:rsid w:val="004B5004"/>
    <w:rsid w:val="004B576B"/>
    <w:rsid w:val="004B5AF6"/>
    <w:rsid w:val="004B5C24"/>
    <w:rsid w:val="004B65D5"/>
    <w:rsid w:val="004B6BBC"/>
    <w:rsid w:val="004C22C5"/>
    <w:rsid w:val="004C2928"/>
    <w:rsid w:val="004C2C50"/>
    <w:rsid w:val="004C51AC"/>
    <w:rsid w:val="004C52DE"/>
    <w:rsid w:val="004D0825"/>
    <w:rsid w:val="004D0B63"/>
    <w:rsid w:val="004D0EE7"/>
    <w:rsid w:val="004D194B"/>
    <w:rsid w:val="004D2267"/>
    <w:rsid w:val="004D3802"/>
    <w:rsid w:val="004D3EAC"/>
    <w:rsid w:val="004D564B"/>
    <w:rsid w:val="004D610F"/>
    <w:rsid w:val="004D662E"/>
    <w:rsid w:val="004D7BF8"/>
    <w:rsid w:val="004E1E98"/>
    <w:rsid w:val="004E2C13"/>
    <w:rsid w:val="004E5808"/>
    <w:rsid w:val="004E5E26"/>
    <w:rsid w:val="004E6423"/>
    <w:rsid w:val="004E7E53"/>
    <w:rsid w:val="004F0DD3"/>
    <w:rsid w:val="004F1236"/>
    <w:rsid w:val="004F13EC"/>
    <w:rsid w:val="004F1B30"/>
    <w:rsid w:val="004F1C9A"/>
    <w:rsid w:val="004F3137"/>
    <w:rsid w:val="004F4EF4"/>
    <w:rsid w:val="004F59C5"/>
    <w:rsid w:val="004F5D8D"/>
    <w:rsid w:val="004F6C9B"/>
    <w:rsid w:val="004F724E"/>
    <w:rsid w:val="004F78B6"/>
    <w:rsid w:val="00500CF4"/>
    <w:rsid w:val="00501614"/>
    <w:rsid w:val="0050167E"/>
    <w:rsid w:val="00501CB7"/>
    <w:rsid w:val="005020A8"/>
    <w:rsid w:val="00502730"/>
    <w:rsid w:val="00502D67"/>
    <w:rsid w:val="00504EB1"/>
    <w:rsid w:val="00507086"/>
    <w:rsid w:val="005103B1"/>
    <w:rsid w:val="00512810"/>
    <w:rsid w:val="0051314B"/>
    <w:rsid w:val="00516DCA"/>
    <w:rsid w:val="0051790E"/>
    <w:rsid w:val="00520DC7"/>
    <w:rsid w:val="00523A3C"/>
    <w:rsid w:val="00523B89"/>
    <w:rsid w:val="00525495"/>
    <w:rsid w:val="00525B69"/>
    <w:rsid w:val="005273A6"/>
    <w:rsid w:val="00527439"/>
    <w:rsid w:val="00530428"/>
    <w:rsid w:val="005311FD"/>
    <w:rsid w:val="005312B7"/>
    <w:rsid w:val="00534CB0"/>
    <w:rsid w:val="00535F7C"/>
    <w:rsid w:val="005374BB"/>
    <w:rsid w:val="00542B01"/>
    <w:rsid w:val="005431E4"/>
    <w:rsid w:val="005437EA"/>
    <w:rsid w:val="005503E6"/>
    <w:rsid w:val="0055168D"/>
    <w:rsid w:val="00551C7D"/>
    <w:rsid w:val="00552056"/>
    <w:rsid w:val="00553468"/>
    <w:rsid w:val="005539FA"/>
    <w:rsid w:val="005542D4"/>
    <w:rsid w:val="00560F52"/>
    <w:rsid w:val="005647F0"/>
    <w:rsid w:val="00566802"/>
    <w:rsid w:val="00566B45"/>
    <w:rsid w:val="00566D4D"/>
    <w:rsid w:val="00570993"/>
    <w:rsid w:val="00570E35"/>
    <w:rsid w:val="005711E4"/>
    <w:rsid w:val="00572517"/>
    <w:rsid w:val="0057349B"/>
    <w:rsid w:val="005773AB"/>
    <w:rsid w:val="005810FD"/>
    <w:rsid w:val="0058169A"/>
    <w:rsid w:val="00581E03"/>
    <w:rsid w:val="00581E4E"/>
    <w:rsid w:val="0058267B"/>
    <w:rsid w:val="00582B88"/>
    <w:rsid w:val="00582C5B"/>
    <w:rsid w:val="00582F7E"/>
    <w:rsid w:val="005830C5"/>
    <w:rsid w:val="0058330D"/>
    <w:rsid w:val="005840F1"/>
    <w:rsid w:val="00584D45"/>
    <w:rsid w:val="005857A0"/>
    <w:rsid w:val="0058666C"/>
    <w:rsid w:val="005902FA"/>
    <w:rsid w:val="00590B4C"/>
    <w:rsid w:val="0059217C"/>
    <w:rsid w:val="00592D63"/>
    <w:rsid w:val="00595C0E"/>
    <w:rsid w:val="005A4172"/>
    <w:rsid w:val="005A4B49"/>
    <w:rsid w:val="005A4BA5"/>
    <w:rsid w:val="005A60AA"/>
    <w:rsid w:val="005A6511"/>
    <w:rsid w:val="005A6550"/>
    <w:rsid w:val="005A7541"/>
    <w:rsid w:val="005B06CF"/>
    <w:rsid w:val="005B0F49"/>
    <w:rsid w:val="005B1206"/>
    <w:rsid w:val="005B182E"/>
    <w:rsid w:val="005B35B8"/>
    <w:rsid w:val="005B3822"/>
    <w:rsid w:val="005B3A8D"/>
    <w:rsid w:val="005B3EBF"/>
    <w:rsid w:val="005B57F2"/>
    <w:rsid w:val="005B6DEB"/>
    <w:rsid w:val="005B784E"/>
    <w:rsid w:val="005B7BA3"/>
    <w:rsid w:val="005C107A"/>
    <w:rsid w:val="005C2F1E"/>
    <w:rsid w:val="005C3228"/>
    <w:rsid w:val="005C364B"/>
    <w:rsid w:val="005C3CC1"/>
    <w:rsid w:val="005C5F43"/>
    <w:rsid w:val="005C64CE"/>
    <w:rsid w:val="005C75D9"/>
    <w:rsid w:val="005D23E4"/>
    <w:rsid w:val="005D24B1"/>
    <w:rsid w:val="005D424A"/>
    <w:rsid w:val="005D44A9"/>
    <w:rsid w:val="005D4F75"/>
    <w:rsid w:val="005D6830"/>
    <w:rsid w:val="005D6A24"/>
    <w:rsid w:val="005D6AF2"/>
    <w:rsid w:val="005E0376"/>
    <w:rsid w:val="005E0EDF"/>
    <w:rsid w:val="005E0FDD"/>
    <w:rsid w:val="005E1383"/>
    <w:rsid w:val="005E2FA3"/>
    <w:rsid w:val="005E342D"/>
    <w:rsid w:val="005E3EC1"/>
    <w:rsid w:val="005E4645"/>
    <w:rsid w:val="005E4A14"/>
    <w:rsid w:val="005E51D5"/>
    <w:rsid w:val="005E60A4"/>
    <w:rsid w:val="005E621D"/>
    <w:rsid w:val="005E644A"/>
    <w:rsid w:val="005E7492"/>
    <w:rsid w:val="005E7574"/>
    <w:rsid w:val="005E7733"/>
    <w:rsid w:val="005E7817"/>
    <w:rsid w:val="005E7B1C"/>
    <w:rsid w:val="005F0273"/>
    <w:rsid w:val="005F06C1"/>
    <w:rsid w:val="005F48AA"/>
    <w:rsid w:val="005F54A1"/>
    <w:rsid w:val="005F64D9"/>
    <w:rsid w:val="00600ADA"/>
    <w:rsid w:val="00600D14"/>
    <w:rsid w:val="00605C38"/>
    <w:rsid w:val="0060620A"/>
    <w:rsid w:val="0060654E"/>
    <w:rsid w:val="0060717D"/>
    <w:rsid w:val="00607747"/>
    <w:rsid w:val="0061051F"/>
    <w:rsid w:val="006115E0"/>
    <w:rsid w:val="00611C04"/>
    <w:rsid w:val="006130F6"/>
    <w:rsid w:val="006134EA"/>
    <w:rsid w:val="006136EF"/>
    <w:rsid w:val="00613989"/>
    <w:rsid w:val="00613A9E"/>
    <w:rsid w:val="00613CE1"/>
    <w:rsid w:val="0061496B"/>
    <w:rsid w:val="006157A9"/>
    <w:rsid w:val="00615ACF"/>
    <w:rsid w:val="006168FC"/>
    <w:rsid w:val="00620409"/>
    <w:rsid w:val="00622639"/>
    <w:rsid w:val="00623689"/>
    <w:rsid w:val="00623F94"/>
    <w:rsid w:val="00625AEA"/>
    <w:rsid w:val="0062777B"/>
    <w:rsid w:val="0063166F"/>
    <w:rsid w:val="00631892"/>
    <w:rsid w:val="00631B1B"/>
    <w:rsid w:val="00631F96"/>
    <w:rsid w:val="006332AE"/>
    <w:rsid w:val="00633505"/>
    <w:rsid w:val="00633D84"/>
    <w:rsid w:val="00635A4C"/>
    <w:rsid w:val="006365EF"/>
    <w:rsid w:val="00637556"/>
    <w:rsid w:val="006403CA"/>
    <w:rsid w:val="0064107D"/>
    <w:rsid w:val="006440C1"/>
    <w:rsid w:val="00645361"/>
    <w:rsid w:val="00645A0C"/>
    <w:rsid w:val="00647024"/>
    <w:rsid w:val="006479A8"/>
    <w:rsid w:val="00647E1E"/>
    <w:rsid w:val="00647E8E"/>
    <w:rsid w:val="0065044A"/>
    <w:rsid w:val="006504AF"/>
    <w:rsid w:val="0065184C"/>
    <w:rsid w:val="00652328"/>
    <w:rsid w:val="00652715"/>
    <w:rsid w:val="00653826"/>
    <w:rsid w:val="00653C9E"/>
    <w:rsid w:val="00653F77"/>
    <w:rsid w:val="0065495E"/>
    <w:rsid w:val="00654F8A"/>
    <w:rsid w:val="00655729"/>
    <w:rsid w:val="00656580"/>
    <w:rsid w:val="00656711"/>
    <w:rsid w:val="00657025"/>
    <w:rsid w:val="00657082"/>
    <w:rsid w:val="0065713A"/>
    <w:rsid w:val="00657E3B"/>
    <w:rsid w:val="00660B47"/>
    <w:rsid w:val="00660C37"/>
    <w:rsid w:val="00662879"/>
    <w:rsid w:val="006634AB"/>
    <w:rsid w:val="006637CB"/>
    <w:rsid w:val="00663A0F"/>
    <w:rsid w:val="00663EA4"/>
    <w:rsid w:val="006642E4"/>
    <w:rsid w:val="0066468E"/>
    <w:rsid w:val="00666629"/>
    <w:rsid w:val="0067001B"/>
    <w:rsid w:val="0067052C"/>
    <w:rsid w:val="00670C52"/>
    <w:rsid w:val="0067124D"/>
    <w:rsid w:val="0067145D"/>
    <w:rsid w:val="00672898"/>
    <w:rsid w:val="00674162"/>
    <w:rsid w:val="0067460E"/>
    <w:rsid w:val="00675E7B"/>
    <w:rsid w:val="00676970"/>
    <w:rsid w:val="006774FA"/>
    <w:rsid w:val="00680BD4"/>
    <w:rsid w:val="0068199A"/>
    <w:rsid w:val="00681A1F"/>
    <w:rsid w:val="00681B54"/>
    <w:rsid w:val="006828F5"/>
    <w:rsid w:val="006839AB"/>
    <w:rsid w:val="006851CB"/>
    <w:rsid w:val="00685938"/>
    <w:rsid w:val="00685C55"/>
    <w:rsid w:val="0068689F"/>
    <w:rsid w:val="00687C9E"/>
    <w:rsid w:val="00693335"/>
    <w:rsid w:val="00693539"/>
    <w:rsid w:val="006938C8"/>
    <w:rsid w:val="0069497A"/>
    <w:rsid w:val="00697341"/>
    <w:rsid w:val="00697F04"/>
    <w:rsid w:val="00697FB3"/>
    <w:rsid w:val="006A04EB"/>
    <w:rsid w:val="006A0DD3"/>
    <w:rsid w:val="006A1B24"/>
    <w:rsid w:val="006A1FCE"/>
    <w:rsid w:val="006A4944"/>
    <w:rsid w:val="006A5512"/>
    <w:rsid w:val="006A5A4E"/>
    <w:rsid w:val="006A7036"/>
    <w:rsid w:val="006A7124"/>
    <w:rsid w:val="006A79D9"/>
    <w:rsid w:val="006B0A33"/>
    <w:rsid w:val="006B0C2B"/>
    <w:rsid w:val="006B1188"/>
    <w:rsid w:val="006B3CE6"/>
    <w:rsid w:val="006B566A"/>
    <w:rsid w:val="006B623B"/>
    <w:rsid w:val="006C067C"/>
    <w:rsid w:val="006C2A7C"/>
    <w:rsid w:val="006C51D6"/>
    <w:rsid w:val="006C55F3"/>
    <w:rsid w:val="006C654D"/>
    <w:rsid w:val="006C6953"/>
    <w:rsid w:val="006D212D"/>
    <w:rsid w:val="006D2275"/>
    <w:rsid w:val="006D26F2"/>
    <w:rsid w:val="006D5862"/>
    <w:rsid w:val="006D6210"/>
    <w:rsid w:val="006D7F7C"/>
    <w:rsid w:val="006E0DFB"/>
    <w:rsid w:val="006E15BE"/>
    <w:rsid w:val="006E15CC"/>
    <w:rsid w:val="006E328C"/>
    <w:rsid w:val="006E3427"/>
    <w:rsid w:val="006E4B66"/>
    <w:rsid w:val="006E5152"/>
    <w:rsid w:val="006E5FF0"/>
    <w:rsid w:val="006E6150"/>
    <w:rsid w:val="006E71BC"/>
    <w:rsid w:val="006F281E"/>
    <w:rsid w:val="006F3DAB"/>
    <w:rsid w:val="006F4503"/>
    <w:rsid w:val="006F4E9B"/>
    <w:rsid w:val="006F5376"/>
    <w:rsid w:val="006F5E33"/>
    <w:rsid w:val="006F61BB"/>
    <w:rsid w:val="006F7494"/>
    <w:rsid w:val="006F7CA2"/>
    <w:rsid w:val="007018C8"/>
    <w:rsid w:val="00701EC6"/>
    <w:rsid w:val="00702E9C"/>
    <w:rsid w:val="00703519"/>
    <w:rsid w:val="007037D2"/>
    <w:rsid w:val="00703ACB"/>
    <w:rsid w:val="00705CDC"/>
    <w:rsid w:val="007070FA"/>
    <w:rsid w:val="00707230"/>
    <w:rsid w:val="007118DD"/>
    <w:rsid w:val="00711BBA"/>
    <w:rsid w:val="00711F31"/>
    <w:rsid w:val="007126FF"/>
    <w:rsid w:val="00716BEF"/>
    <w:rsid w:val="0071750F"/>
    <w:rsid w:val="00717AF4"/>
    <w:rsid w:val="00723011"/>
    <w:rsid w:val="007231B1"/>
    <w:rsid w:val="00723EE9"/>
    <w:rsid w:val="00725015"/>
    <w:rsid w:val="0072653C"/>
    <w:rsid w:val="007268CE"/>
    <w:rsid w:val="00726D47"/>
    <w:rsid w:val="007271D0"/>
    <w:rsid w:val="0072787E"/>
    <w:rsid w:val="0073085C"/>
    <w:rsid w:val="00730919"/>
    <w:rsid w:val="00730927"/>
    <w:rsid w:val="007316C3"/>
    <w:rsid w:val="0073171C"/>
    <w:rsid w:val="00731DEA"/>
    <w:rsid w:val="00732F81"/>
    <w:rsid w:val="00734734"/>
    <w:rsid w:val="007348E1"/>
    <w:rsid w:val="00736055"/>
    <w:rsid w:val="007363CE"/>
    <w:rsid w:val="0073650E"/>
    <w:rsid w:val="007367E9"/>
    <w:rsid w:val="00737C1C"/>
    <w:rsid w:val="00740340"/>
    <w:rsid w:val="00741587"/>
    <w:rsid w:val="00741FDE"/>
    <w:rsid w:val="007429FB"/>
    <w:rsid w:val="0074404E"/>
    <w:rsid w:val="007466BB"/>
    <w:rsid w:val="00747D19"/>
    <w:rsid w:val="00752044"/>
    <w:rsid w:val="0075395F"/>
    <w:rsid w:val="007542FF"/>
    <w:rsid w:val="0075568E"/>
    <w:rsid w:val="00756ED5"/>
    <w:rsid w:val="007578E9"/>
    <w:rsid w:val="00757F72"/>
    <w:rsid w:val="007627A3"/>
    <w:rsid w:val="00763FC8"/>
    <w:rsid w:val="00764429"/>
    <w:rsid w:val="00766DC9"/>
    <w:rsid w:val="00766FC2"/>
    <w:rsid w:val="00767C8E"/>
    <w:rsid w:val="00770083"/>
    <w:rsid w:val="00771817"/>
    <w:rsid w:val="00771C3A"/>
    <w:rsid w:val="007727B7"/>
    <w:rsid w:val="00774AA9"/>
    <w:rsid w:val="00775BB8"/>
    <w:rsid w:val="00776D24"/>
    <w:rsid w:val="007811FA"/>
    <w:rsid w:val="0078325B"/>
    <w:rsid w:val="007838E6"/>
    <w:rsid w:val="00783BE0"/>
    <w:rsid w:val="00787728"/>
    <w:rsid w:val="00790A58"/>
    <w:rsid w:val="00792CD6"/>
    <w:rsid w:val="0079308C"/>
    <w:rsid w:val="007931ED"/>
    <w:rsid w:val="007933F4"/>
    <w:rsid w:val="00793877"/>
    <w:rsid w:val="00793B2B"/>
    <w:rsid w:val="00794392"/>
    <w:rsid w:val="00795AE6"/>
    <w:rsid w:val="0079727A"/>
    <w:rsid w:val="00797DD5"/>
    <w:rsid w:val="007A0284"/>
    <w:rsid w:val="007A0D3B"/>
    <w:rsid w:val="007A1301"/>
    <w:rsid w:val="007A2540"/>
    <w:rsid w:val="007A3487"/>
    <w:rsid w:val="007A4AD2"/>
    <w:rsid w:val="007A61C8"/>
    <w:rsid w:val="007A6EFF"/>
    <w:rsid w:val="007A7C75"/>
    <w:rsid w:val="007B093E"/>
    <w:rsid w:val="007B1064"/>
    <w:rsid w:val="007B1326"/>
    <w:rsid w:val="007B1A96"/>
    <w:rsid w:val="007B39CC"/>
    <w:rsid w:val="007B418B"/>
    <w:rsid w:val="007B53E6"/>
    <w:rsid w:val="007B69DB"/>
    <w:rsid w:val="007C02F7"/>
    <w:rsid w:val="007C1E11"/>
    <w:rsid w:val="007C2930"/>
    <w:rsid w:val="007C35BC"/>
    <w:rsid w:val="007C3F57"/>
    <w:rsid w:val="007C44DC"/>
    <w:rsid w:val="007C4AAB"/>
    <w:rsid w:val="007C5F3E"/>
    <w:rsid w:val="007C6680"/>
    <w:rsid w:val="007C6C81"/>
    <w:rsid w:val="007C754B"/>
    <w:rsid w:val="007C7C14"/>
    <w:rsid w:val="007D0DEF"/>
    <w:rsid w:val="007D1DD6"/>
    <w:rsid w:val="007D20DA"/>
    <w:rsid w:val="007D22D6"/>
    <w:rsid w:val="007D3000"/>
    <w:rsid w:val="007D4656"/>
    <w:rsid w:val="007D470E"/>
    <w:rsid w:val="007D6A4B"/>
    <w:rsid w:val="007D7EDE"/>
    <w:rsid w:val="007D7FC8"/>
    <w:rsid w:val="007E2033"/>
    <w:rsid w:val="007E2683"/>
    <w:rsid w:val="007E278D"/>
    <w:rsid w:val="007E398F"/>
    <w:rsid w:val="007E4066"/>
    <w:rsid w:val="007E48A8"/>
    <w:rsid w:val="007E5C0A"/>
    <w:rsid w:val="007E680A"/>
    <w:rsid w:val="007E69CD"/>
    <w:rsid w:val="007E6C28"/>
    <w:rsid w:val="007F00C1"/>
    <w:rsid w:val="007F0B04"/>
    <w:rsid w:val="007F177D"/>
    <w:rsid w:val="007F216C"/>
    <w:rsid w:val="007F3604"/>
    <w:rsid w:val="007F3B44"/>
    <w:rsid w:val="007F3E18"/>
    <w:rsid w:val="007F46BB"/>
    <w:rsid w:val="007F4FC5"/>
    <w:rsid w:val="007F519D"/>
    <w:rsid w:val="007F569B"/>
    <w:rsid w:val="007F59C7"/>
    <w:rsid w:val="007F65CA"/>
    <w:rsid w:val="007F787E"/>
    <w:rsid w:val="007F78E0"/>
    <w:rsid w:val="00800499"/>
    <w:rsid w:val="0080072E"/>
    <w:rsid w:val="00800811"/>
    <w:rsid w:val="008016DC"/>
    <w:rsid w:val="00801846"/>
    <w:rsid w:val="00801A68"/>
    <w:rsid w:val="008036EE"/>
    <w:rsid w:val="0080396A"/>
    <w:rsid w:val="008057FC"/>
    <w:rsid w:val="00805BA0"/>
    <w:rsid w:val="00807E67"/>
    <w:rsid w:val="00811068"/>
    <w:rsid w:val="00812073"/>
    <w:rsid w:val="008125FA"/>
    <w:rsid w:val="008139DD"/>
    <w:rsid w:val="00814DC5"/>
    <w:rsid w:val="0081530C"/>
    <w:rsid w:val="00820A1A"/>
    <w:rsid w:val="00820C1E"/>
    <w:rsid w:val="00821596"/>
    <w:rsid w:val="00821664"/>
    <w:rsid w:val="00821EA4"/>
    <w:rsid w:val="008228C2"/>
    <w:rsid w:val="00823367"/>
    <w:rsid w:val="00823FEE"/>
    <w:rsid w:val="00824292"/>
    <w:rsid w:val="0082478F"/>
    <w:rsid w:val="00827804"/>
    <w:rsid w:val="00827CE5"/>
    <w:rsid w:val="0083075A"/>
    <w:rsid w:val="00830E08"/>
    <w:rsid w:val="008314D1"/>
    <w:rsid w:val="00832340"/>
    <w:rsid w:val="00832AB2"/>
    <w:rsid w:val="00832D21"/>
    <w:rsid w:val="00832E70"/>
    <w:rsid w:val="0083405B"/>
    <w:rsid w:val="00835447"/>
    <w:rsid w:val="00835477"/>
    <w:rsid w:val="0083594A"/>
    <w:rsid w:val="008359D8"/>
    <w:rsid w:val="008403EE"/>
    <w:rsid w:val="0084350B"/>
    <w:rsid w:val="00843BF7"/>
    <w:rsid w:val="008442CA"/>
    <w:rsid w:val="00845AA7"/>
    <w:rsid w:val="00846EE2"/>
    <w:rsid w:val="00847E7B"/>
    <w:rsid w:val="008508DF"/>
    <w:rsid w:val="0085091C"/>
    <w:rsid w:val="00851142"/>
    <w:rsid w:val="008511F8"/>
    <w:rsid w:val="00852862"/>
    <w:rsid w:val="00852D37"/>
    <w:rsid w:val="00855033"/>
    <w:rsid w:val="00855621"/>
    <w:rsid w:val="00855730"/>
    <w:rsid w:val="008560B3"/>
    <w:rsid w:val="00860493"/>
    <w:rsid w:val="00860B7F"/>
    <w:rsid w:val="00862DE0"/>
    <w:rsid w:val="00863020"/>
    <w:rsid w:val="0086421F"/>
    <w:rsid w:val="00864B0A"/>
    <w:rsid w:val="00864C3B"/>
    <w:rsid w:val="00866360"/>
    <w:rsid w:val="0086773D"/>
    <w:rsid w:val="0087231F"/>
    <w:rsid w:val="008727E8"/>
    <w:rsid w:val="00874430"/>
    <w:rsid w:val="008747D7"/>
    <w:rsid w:val="00874D27"/>
    <w:rsid w:val="008750AF"/>
    <w:rsid w:val="00876313"/>
    <w:rsid w:val="008774CE"/>
    <w:rsid w:val="00881042"/>
    <w:rsid w:val="00881AA5"/>
    <w:rsid w:val="00884285"/>
    <w:rsid w:val="008847F2"/>
    <w:rsid w:val="00884FBE"/>
    <w:rsid w:val="0088510A"/>
    <w:rsid w:val="00885C47"/>
    <w:rsid w:val="00886332"/>
    <w:rsid w:val="00887B03"/>
    <w:rsid w:val="0089051B"/>
    <w:rsid w:val="00891443"/>
    <w:rsid w:val="00892EE0"/>
    <w:rsid w:val="00893D47"/>
    <w:rsid w:val="008950CA"/>
    <w:rsid w:val="008955A4"/>
    <w:rsid w:val="00895DAF"/>
    <w:rsid w:val="0089627D"/>
    <w:rsid w:val="00896EA8"/>
    <w:rsid w:val="008972A0"/>
    <w:rsid w:val="00897716"/>
    <w:rsid w:val="008A1058"/>
    <w:rsid w:val="008A1F92"/>
    <w:rsid w:val="008A2236"/>
    <w:rsid w:val="008A5BDD"/>
    <w:rsid w:val="008A6006"/>
    <w:rsid w:val="008A612A"/>
    <w:rsid w:val="008B0C52"/>
    <w:rsid w:val="008B1169"/>
    <w:rsid w:val="008B22BF"/>
    <w:rsid w:val="008B23F5"/>
    <w:rsid w:val="008B27BE"/>
    <w:rsid w:val="008B31E2"/>
    <w:rsid w:val="008B341C"/>
    <w:rsid w:val="008B3943"/>
    <w:rsid w:val="008B3ED2"/>
    <w:rsid w:val="008B53A6"/>
    <w:rsid w:val="008B5955"/>
    <w:rsid w:val="008B5AFE"/>
    <w:rsid w:val="008B6DFC"/>
    <w:rsid w:val="008B71E6"/>
    <w:rsid w:val="008C0C39"/>
    <w:rsid w:val="008C1260"/>
    <w:rsid w:val="008C266D"/>
    <w:rsid w:val="008C4AAD"/>
    <w:rsid w:val="008C4AB5"/>
    <w:rsid w:val="008C5685"/>
    <w:rsid w:val="008C5C78"/>
    <w:rsid w:val="008C77B5"/>
    <w:rsid w:val="008C79CB"/>
    <w:rsid w:val="008D0B19"/>
    <w:rsid w:val="008D27DB"/>
    <w:rsid w:val="008D2F9B"/>
    <w:rsid w:val="008D4347"/>
    <w:rsid w:val="008D462E"/>
    <w:rsid w:val="008D4B84"/>
    <w:rsid w:val="008D5291"/>
    <w:rsid w:val="008D592C"/>
    <w:rsid w:val="008D5F0F"/>
    <w:rsid w:val="008D60B7"/>
    <w:rsid w:val="008D7473"/>
    <w:rsid w:val="008D77C0"/>
    <w:rsid w:val="008E0B1C"/>
    <w:rsid w:val="008E0C85"/>
    <w:rsid w:val="008E1F98"/>
    <w:rsid w:val="008E470F"/>
    <w:rsid w:val="008E4C8F"/>
    <w:rsid w:val="008E59D1"/>
    <w:rsid w:val="008E5B38"/>
    <w:rsid w:val="008E62F1"/>
    <w:rsid w:val="008E6A33"/>
    <w:rsid w:val="008E709E"/>
    <w:rsid w:val="008E78A7"/>
    <w:rsid w:val="008F06DE"/>
    <w:rsid w:val="008F1B4A"/>
    <w:rsid w:val="008F1DEC"/>
    <w:rsid w:val="008F20F5"/>
    <w:rsid w:val="008F21D4"/>
    <w:rsid w:val="008F2A6A"/>
    <w:rsid w:val="008F3D0F"/>
    <w:rsid w:val="008F43F7"/>
    <w:rsid w:val="008F45B5"/>
    <w:rsid w:val="008F4DA2"/>
    <w:rsid w:val="008F51B6"/>
    <w:rsid w:val="008F572F"/>
    <w:rsid w:val="008F5C15"/>
    <w:rsid w:val="008F6608"/>
    <w:rsid w:val="00901A80"/>
    <w:rsid w:val="00902796"/>
    <w:rsid w:val="009053F7"/>
    <w:rsid w:val="00905C1E"/>
    <w:rsid w:val="009077D6"/>
    <w:rsid w:val="00911090"/>
    <w:rsid w:val="0091124B"/>
    <w:rsid w:val="0091181D"/>
    <w:rsid w:val="00914068"/>
    <w:rsid w:val="0091499A"/>
    <w:rsid w:val="00914ADF"/>
    <w:rsid w:val="009151A7"/>
    <w:rsid w:val="00915DE4"/>
    <w:rsid w:val="00916321"/>
    <w:rsid w:val="00916C02"/>
    <w:rsid w:val="00917648"/>
    <w:rsid w:val="00917A2F"/>
    <w:rsid w:val="00917E09"/>
    <w:rsid w:val="00920164"/>
    <w:rsid w:val="00921C25"/>
    <w:rsid w:val="00921ED4"/>
    <w:rsid w:val="00922356"/>
    <w:rsid w:val="00922B8E"/>
    <w:rsid w:val="00923A59"/>
    <w:rsid w:val="0092474B"/>
    <w:rsid w:val="00926E28"/>
    <w:rsid w:val="00927355"/>
    <w:rsid w:val="009274D3"/>
    <w:rsid w:val="009303CB"/>
    <w:rsid w:val="00930551"/>
    <w:rsid w:val="00930A15"/>
    <w:rsid w:val="00933442"/>
    <w:rsid w:val="00935381"/>
    <w:rsid w:val="009360B9"/>
    <w:rsid w:val="00936A99"/>
    <w:rsid w:val="0093783D"/>
    <w:rsid w:val="0094217D"/>
    <w:rsid w:val="00942ECB"/>
    <w:rsid w:val="009439FE"/>
    <w:rsid w:val="0094423B"/>
    <w:rsid w:val="0094541D"/>
    <w:rsid w:val="00945659"/>
    <w:rsid w:val="00946863"/>
    <w:rsid w:val="009516D1"/>
    <w:rsid w:val="0095213E"/>
    <w:rsid w:val="00953F8E"/>
    <w:rsid w:val="00955B9D"/>
    <w:rsid w:val="009568FB"/>
    <w:rsid w:val="00956E77"/>
    <w:rsid w:val="00956ED0"/>
    <w:rsid w:val="00957A69"/>
    <w:rsid w:val="00960179"/>
    <w:rsid w:val="0096182C"/>
    <w:rsid w:val="00962BB0"/>
    <w:rsid w:val="00962DFF"/>
    <w:rsid w:val="00965C61"/>
    <w:rsid w:val="00966518"/>
    <w:rsid w:val="0096658B"/>
    <w:rsid w:val="00967948"/>
    <w:rsid w:val="00967E88"/>
    <w:rsid w:val="00971015"/>
    <w:rsid w:val="0097122F"/>
    <w:rsid w:val="00973F91"/>
    <w:rsid w:val="009746C2"/>
    <w:rsid w:val="00974853"/>
    <w:rsid w:val="00975043"/>
    <w:rsid w:val="009755BC"/>
    <w:rsid w:val="00975B6D"/>
    <w:rsid w:val="00975DCF"/>
    <w:rsid w:val="0097675D"/>
    <w:rsid w:val="009803B5"/>
    <w:rsid w:val="00981074"/>
    <w:rsid w:val="0098119B"/>
    <w:rsid w:val="00981815"/>
    <w:rsid w:val="00982591"/>
    <w:rsid w:val="00982A2C"/>
    <w:rsid w:val="00982BFE"/>
    <w:rsid w:val="00983257"/>
    <w:rsid w:val="009832E8"/>
    <w:rsid w:val="00984B29"/>
    <w:rsid w:val="009863E8"/>
    <w:rsid w:val="009871C6"/>
    <w:rsid w:val="009875AE"/>
    <w:rsid w:val="00987A22"/>
    <w:rsid w:val="0099168F"/>
    <w:rsid w:val="00991968"/>
    <w:rsid w:val="00991E43"/>
    <w:rsid w:val="00992567"/>
    <w:rsid w:val="00992E44"/>
    <w:rsid w:val="009964A3"/>
    <w:rsid w:val="00996782"/>
    <w:rsid w:val="00997EF6"/>
    <w:rsid w:val="00997FC7"/>
    <w:rsid w:val="009A29C5"/>
    <w:rsid w:val="009A2DB0"/>
    <w:rsid w:val="009A2FF4"/>
    <w:rsid w:val="009A51F5"/>
    <w:rsid w:val="009A5302"/>
    <w:rsid w:val="009A5A9B"/>
    <w:rsid w:val="009A5DB1"/>
    <w:rsid w:val="009A70AB"/>
    <w:rsid w:val="009A73FB"/>
    <w:rsid w:val="009A7674"/>
    <w:rsid w:val="009B29C7"/>
    <w:rsid w:val="009B3212"/>
    <w:rsid w:val="009B32FA"/>
    <w:rsid w:val="009B336C"/>
    <w:rsid w:val="009B340A"/>
    <w:rsid w:val="009B3683"/>
    <w:rsid w:val="009B3F4A"/>
    <w:rsid w:val="009B43C6"/>
    <w:rsid w:val="009B49EF"/>
    <w:rsid w:val="009B60C7"/>
    <w:rsid w:val="009B628D"/>
    <w:rsid w:val="009B7340"/>
    <w:rsid w:val="009B7871"/>
    <w:rsid w:val="009B7FB5"/>
    <w:rsid w:val="009C1599"/>
    <w:rsid w:val="009C2690"/>
    <w:rsid w:val="009C2E5C"/>
    <w:rsid w:val="009C2ED7"/>
    <w:rsid w:val="009C45C5"/>
    <w:rsid w:val="009C47AF"/>
    <w:rsid w:val="009C54CB"/>
    <w:rsid w:val="009C5859"/>
    <w:rsid w:val="009C5950"/>
    <w:rsid w:val="009C5C7F"/>
    <w:rsid w:val="009C6A28"/>
    <w:rsid w:val="009C7C7B"/>
    <w:rsid w:val="009C7F26"/>
    <w:rsid w:val="009D0071"/>
    <w:rsid w:val="009D0917"/>
    <w:rsid w:val="009D2AB5"/>
    <w:rsid w:val="009D42D5"/>
    <w:rsid w:val="009D5F79"/>
    <w:rsid w:val="009D63AE"/>
    <w:rsid w:val="009D6DF0"/>
    <w:rsid w:val="009E0175"/>
    <w:rsid w:val="009E1778"/>
    <w:rsid w:val="009E2017"/>
    <w:rsid w:val="009E6469"/>
    <w:rsid w:val="009E74DC"/>
    <w:rsid w:val="009E75F3"/>
    <w:rsid w:val="009E7B3D"/>
    <w:rsid w:val="009F0C69"/>
    <w:rsid w:val="009F1356"/>
    <w:rsid w:val="009F21FE"/>
    <w:rsid w:val="009F3189"/>
    <w:rsid w:val="009F3D38"/>
    <w:rsid w:val="009F70E0"/>
    <w:rsid w:val="009F7C65"/>
    <w:rsid w:val="00A009CB"/>
    <w:rsid w:val="00A00FA3"/>
    <w:rsid w:val="00A024C3"/>
    <w:rsid w:val="00A02936"/>
    <w:rsid w:val="00A02ED7"/>
    <w:rsid w:val="00A0542C"/>
    <w:rsid w:val="00A06CDA"/>
    <w:rsid w:val="00A07903"/>
    <w:rsid w:val="00A1113D"/>
    <w:rsid w:val="00A115D3"/>
    <w:rsid w:val="00A1331B"/>
    <w:rsid w:val="00A15A60"/>
    <w:rsid w:val="00A16CCC"/>
    <w:rsid w:val="00A21163"/>
    <w:rsid w:val="00A224A2"/>
    <w:rsid w:val="00A22E89"/>
    <w:rsid w:val="00A230EF"/>
    <w:rsid w:val="00A249F7"/>
    <w:rsid w:val="00A25F21"/>
    <w:rsid w:val="00A266B9"/>
    <w:rsid w:val="00A266C3"/>
    <w:rsid w:val="00A26C78"/>
    <w:rsid w:val="00A26F09"/>
    <w:rsid w:val="00A2789C"/>
    <w:rsid w:val="00A27BE9"/>
    <w:rsid w:val="00A27F56"/>
    <w:rsid w:val="00A303D2"/>
    <w:rsid w:val="00A3067B"/>
    <w:rsid w:val="00A31B04"/>
    <w:rsid w:val="00A334BE"/>
    <w:rsid w:val="00A3456C"/>
    <w:rsid w:val="00A34C4B"/>
    <w:rsid w:val="00A355F3"/>
    <w:rsid w:val="00A3681D"/>
    <w:rsid w:val="00A36858"/>
    <w:rsid w:val="00A36BB0"/>
    <w:rsid w:val="00A37216"/>
    <w:rsid w:val="00A373BC"/>
    <w:rsid w:val="00A37AED"/>
    <w:rsid w:val="00A403D3"/>
    <w:rsid w:val="00A40C82"/>
    <w:rsid w:val="00A412FA"/>
    <w:rsid w:val="00A41787"/>
    <w:rsid w:val="00A42453"/>
    <w:rsid w:val="00A428AD"/>
    <w:rsid w:val="00A46730"/>
    <w:rsid w:val="00A46C38"/>
    <w:rsid w:val="00A46F7E"/>
    <w:rsid w:val="00A47413"/>
    <w:rsid w:val="00A502BE"/>
    <w:rsid w:val="00A511AE"/>
    <w:rsid w:val="00A51359"/>
    <w:rsid w:val="00A51AF2"/>
    <w:rsid w:val="00A5413B"/>
    <w:rsid w:val="00A543C2"/>
    <w:rsid w:val="00A549FF"/>
    <w:rsid w:val="00A56041"/>
    <w:rsid w:val="00A56974"/>
    <w:rsid w:val="00A570C5"/>
    <w:rsid w:val="00A611D9"/>
    <w:rsid w:val="00A6125F"/>
    <w:rsid w:val="00A623AB"/>
    <w:rsid w:val="00A62553"/>
    <w:rsid w:val="00A64542"/>
    <w:rsid w:val="00A66129"/>
    <w:rsid w:val="00A6629F"/>
    <w:rsid w:val="00A66B6B"/>
    <w:rsid w:val="00A6797C"/>
    <w:rsid w:val="00A67A3E"/>
    <w:rsid w:val="00A727A6"/>
    <w:rsid w:val="00A7430B"/>
    <w:rsid w:val="00A74947"/>
    <w:rsid w:val="00A75830"/>
    <w:rsid w:val="00A7586F"/>
    <w:rsid w:val="00A77030"/>
    <w:rsid w:val="00A77678"/>
    <w:rsid w:val="00A81DBD"/>
    <w:rsid w:val="00A82395"/>
    <w:rsid w:val="00A8245D"/>
    <w:rsid w:val="00A82895"/>
    <w:rsid w:val="00A82B2E"/>
    <w:rsid w:val="00A847C2"/>
    <w:rsid w:val="00A86215"/>
    <w:rsid w:val="00A86709"/>
    <w:rsid w:val="00A879FC"/>
    <w:rsid w:val="00A91043"/>
    <w:rsid w:val="00A95716"/>
    <w:rsid w:val="00A96AA1"/>
    <w:rsid w:val="00A97C7B"/>
    <w:rsid w:val="00AA03A4"/>
    <w:rsid w:val="00AA0B82"/>
    <w:rsid w:val="00AA1310"/>
    <w:rsid w:val="00AA2076"/>
    <w:rsid w:val="00AA2B28"/>
    <w:rsid w:val="00AA2E81"/>
    <w:rsid w:val="00AA2FB2"/>
    <w:rsid w:val="00AA5B30"/>
    <w:rsid w:val="00AA6794"/>
    <w:rsid w:val="00AA698C"/>
    <w:rsid w:val="00AA6BE6"/>
    <w:rsid w:val="00AB0DE2"/>
    <w:rsid w:val="00AB0EBE"/>
    <w:rsid w:val="00AB3556"/>
    <w:rsid w:val="00AB36AE"/>
    <w:rsid w:val="00AB476C"/>
    <w:rsid w:val="00AB499C"/>
    <w:rsid w:val="00AB6D18"/>
    <w:rsid w:val="00AB761F"/>
    <w:rsid w:val="00AB7997"/>
    <w:rsid w:val="00AC040D"/>
    <w:rsid w:val="00AC08DE"/>
    <w:rsid w:val="00AC1601"/>
    <w:rsid w:val="00AC1D69"/>
    <w:rsid w:val="00AC1FFA"/>
    <w:rsid w:val="00AC356A"/>
    <w:rsid w:val="00AC387B"/>
    <w:rsid w:val="00AC388D"/>
    <w:rsid w:val="00AC62E6"/>
    <w:rsid w:val="00AC6A51"/>
    <w:rsid w:val="00AC7BE2"/>
    <w:rsid w:val="00AD1B6D"/>
    <w:rsid w:val="00AD1CE2"/>
    <w:rsid w:val="00AD2EF5"/>
    <w:rsid w:val="00AD3283"/>
    <w:rsid w:val="00AD4A70"/>
    <w:rsid w:val="00AD4CA5"/>
    <w:rsid w:val="00AD4FDA"/>
    <w:rsid w:val="00AD5E6D"/>
    <w:rsid w:val="00AD63D1"/>
    <w:rsid w:val="00AD6528"/>
    <w:rsid w:val="00AE15DD"/>
    <w:rsid w:val="00AE3C00"/>
    <w:rsid w:val="00AE3F2F"/>
    <w:rsid w:val="00AE3FB8"/>
    <w:rsid w:val="00AE43F3"/>
    <w:rsid w:val="00AE4AD6"/>
    <w:rsid w:val="00AE5FE8"/>
    <w:rsid w:val="00AE6033"/>
    <w:rsid w:val="00AE63E5"/>
    <w:rsid w:val="00AE6FC9"/>
    <w:rsid w:val="00AF0799"/>
    <w:rsid w:val="00AF0C17"/>
    <w:rsid w:val="00AF2F8B"/>
    <w:rsid w:val="00AF4071"/>
    <w:rsid w:val="00AF446E"/>
    <w:rsid w:val="00AF4F9B"/>
    <w:rsid w:val="00AF5F69"/>
    <w:rsid w:val="00AF68AD"/>
    <w:rsid w:val="00AF6FA9"/>
    <w:rsid w:val="00B00697"/>
    <w:rsid w:val="00B035A0"/>
    <w:rsid w:val="00B0404A"/>
    <w:rsid w:val="00B05517"/>
    <w:rsid w:val="00B0630B"/>
    <w:rsid w:val="00B06E05"/>
    <w:rsid w:val="00B1377E"/>
    <w:rsid w:val="00B13D1C"/>
    <w:rsid w:val="00B14EDF"/>
    <w:rsid w:val="00B16997"/>
    <w:rsid w:val="00B17AFC"/>
    <w:rsid w:val="00B2030B"/>
    <w:rsid w:val="00B215EC"/>
    <w:rsid w:val="00B22545"/>
    <w:rsid w:val="00B22CE5"/>
    <w:rsid w:val="00B22DAD"/>
    <w:rsid w:val="00B23478"/>
    <w:rsid w:val="00B24FFB"/>
    <w:rsid w:val="00B25CDF"/>
    <w:rsid w:val="00B26366"/>
    <w:rsid w:val="00B263BB"/>
    <w:rsid w:val="00B31EE1"/>
    <w:rsid w:val="00B33DD3"/>
    <w:rsid w:val="00B4162B"/>
    <w:rsid w:val="00B41B4B"/>
    <w:rsid w:val="00B429F6"/>
    <w:rsid w:val="00B440FB"/>
    <w:rsid w:val="00B46B46"/>
    <w:rsid w:val="00B50481"/>
    <w:rsid w:val="00B5061B"/>
    <w:rsid w:val="00B50DF8"/>
    <w:rsid w:val="00B50EC3"/>
    <w:rsid w:val="00B51ED6"/>
    <w:rsid w:val="00B5214B"/>
    <w:rsid w:val="00B5222E"/>
    <w:rsid w:val="00B53520"/>
    <w:rsid w:val="00B53643"/>
    <w:rsid w:val="00B56D3D"/>
    <w:rsid w:val="00B56E91"/>
    <w:rsid w:val="00B60C24"/>
    <w:rsid w:val="00B61B37"/>
    <w:rsid w:val="00B6463D"/>
    <w:rsid w:val="00B64CA1"/>
    <w:rsid w:val="00B66EA3"/>
    <w:rsid w:val="00B67432"/>
    <w:rsid w:val="00B67845"/>
    <w:rsid w:val="00B70AB5"/>
    <w:rsid w:val="00B71B21"/>
    <w:rsid w:val="00B71BDF"/>
    <w:rsid w:val="00B73A9B"/>
    <w:rsid w:val="00B74C65"/>
    <w:rsid w:val="00B75861"/>
    <w:rsid w:val="00B75E5C"/>
    <w:rsid w:val="00B770E4"/>
    <w:rsid w:val="00B8013D"/>
    <w:rsid w:val="00B812EF"/>
    <w:rsid w:val="00B81B26"/>
    <w:rsid w:val="00B83AB9"/>
    <w:rsid w:val="00B85534"/>
    <w:rsid w:val="00B85FA4"/>
    <w:rsid w:val="00B868FA"/>
    <w:rsid w:val="00B87259"/>
    <w:rsid w:val="00B87B43"/>
    <w:rsid w:val="00B87C57"/>
    <w:rsid w:val="00B9040B"/>
    <w:rsid w:val="00B9055F"/>
    <w:rsid w:val="00B913E8"/>
    <w:rsid w:val="00B92440"/>
    <w:rsid w:val="00B94519"/>
    <w:rsid w:val="00B94E53"/>
    <w:rsid w:val="00B9507C"/>
    <w:rsid w:val="00B95756"/>
    <w:rsid w:val="00B95AAE"/>
    <w:rsid w:val="00B9612B"/>
    <w:rsid w:val="00B96152"/>
    <w:rsid w:val="00B97461"/>
    <w:rsid w:val="00B97E8E"/>
    <w:rsid w:val="00BA05F6"/>
    <w:rsid w:val="00BA125C"/>
    <w:rsid w:val="00BA24B8"/>
    <w:rsid w:val="00BA4A32"/>
    <w:rsid w:val="00BA4A73"/>
    <w:rsid w:val="00BA5179"/>
    <w:rsid w:val="00BA5844"/>
    <w:rsid w:val="00BA587C"/>
    <w:rsid w:val="00BB1E9A"/>
    <w:rsid w:val="00BB4A00"/>
    <w:rsid w:val="00BB5181"/>
    <w:rsid w:val="00BB5AB8"/>
    <w:rsid w:val="00BB6063"/>
    <w:rsid w:val="00BB6DFA"/>
    <w:rsid w:val="00BC0450"/>
    <w:rsid w:val="00BC17FD"/>
    <w:rsid w:val="00BC2571"/>
    <w:rsid w:val="00BC4ACD"/>
    <w:rsid w:val="00BC5A1E"/>
    <w:rsid w:val="00BD24FE"/>
    <w:rsid w:val="00BD2778"/>
    <w:rsid w:val="00BD3800"/>
    <w:rsid w:val="00BD4F06"/>
    <w:rsid w:val="00BD6447"/>
    <w:rsid w:val="00BD6C18"/>
    <w:rsid w:val="00BE0327"/>
    <w:rsid w:val="00BE0FDE"/>
    <w:rsid w:val="00BE3A4B"/>
    <w:rsid w:val="00BE4385"/>
    <w:rsid w:val="00BE553C"/>
    <w:rsid w:val="00BE55E0"/>
    <w:rsid w:val="00BE59BD"/>
    <w:rsid w:val="00BE6D65"/>
    <w:rsid w:val="00BE6E99"/>
    <w:rsid w:val="00BE748E"/>
    <w:rsid w:val="00BF0F52"/>
    <w:rsid w:val="00BF2FA2"/>
    <w:rsid w:val="00BF4761"/>
    <w:rsid w:val="00BF482C"/>
    <w:rsid w:val="00BF54A8"/>
    <w:rsid w:val="00BF6514"/>
    <w:rsid w:val="00BF6F6A"/>
    <w:rsid w:val="00BF7D79"/>
    <w:rsid w:val="00C00198"/>
    <w:rsid w:val="00C04721"/>
    <w:rsid w:val="00C04771"/>
    <w:rsid w:val="00C04871"/>
    <w:rsid w:val="00C04FA1"/>
    <w:rsid w:val="00C058CA"/>
    <w:rsid w:val="00C062DC"/>
    <w:rsid w:val="00C10A08"/>
    <w:rsid w:val="00C1176E"/>
    <w:rsid w:val="00C1347B"/>
    <w:rsid w:val="00C145F1"/>
    <w:rsid w:val="00C15760"/>
    <w:rsid w:val="00C157B0"/>
    <w:rsid w:val="00C157DF"/>
    <w:rsid w:val="00C160A7"/>
    <w:rsid w:val="00C20842"/>
    <w:rsid w:val="00C20A49"/>
    <w:rsid w:val="00C20D1E"/>
    <w:rsid w:val="00C2162A"/>
    <w:rsid w:val="00C234DE"/>
    <w:rsid w:val="00C23547"/>
    <w:rsid w:val="00C24203"/>
    <w:rsid w:val="00C2507E"/>
    <w:rsid w:val="00C25300"/>
    <w:rsid w:val="00C26161"/>
    <w:rsid w:val="00C27525"/>
    <w:rsid w:val="00C33705"/>
    <w:rsid w:val="00C362E1"/>
    <w:rsid w:val="00C41417"/>
    <w:rsid w:val="00C42025"/>
    <w:rsid w:val="00C429F9"/>
    <w:rsid w:val="00C46632"/>
    <w:rsid w:val="00C47CD5"/>
    <w:rsid w:val="00C503C5"/>
    <w:rsid w:val="00C51774"/>
    <w:rsid w:val="00C51B53"/>
    <w:rsid w:val="00C51F10"/>
    <w:rsid w:val="00C529E3"/>
    <w:rsid w:val="00C52D9C"/>
    <w:rsid w:val="00C52E6C"/>
    <w:rsid w:val="00C53B0E"/>
    <w:rsid w:val="00C53F3C"/>
    <w:rsid w:val="00C54003"/>
    <w:rsid w:val="00C551BE"/>
    <w:rsid w:val="00C55531"/>
    <w:rsid w:val="00C55DCB"/>
    <w:rsid w:val="00C56CA8"/>
    <w:rsid w:val="00C603C6"/>
    <w:rsid w:val="00C6052B"/>
    <w:rsid w:val="00C61990"/>
    <w:rsid w:val="00C61B02"/>
    <w:rsid w:val="00C62DA0"/>
    <w:rsid w:val="00C631AF"/>
    <w:rsid w:val="00C6490B"/>
    <w:rsid w:val="00C64A5A"/>
    <w:rsid w:val="00C65626"/>
    <w:rsid w:val="00C65868"/>
    <w:rsid w:val="00C667E3"/>
    <w:rsid w:val="00C66E6D"/>
    <w:rsid w:val="00C71984"/>
    <w:rsid w:val="00C72112"/>
    <w:rsid w:val="00C72355"/>
    <w:rsid w:val="00C72EBD"/>
    <w:rsid w:val="00C74E62"/>
    <w:rsid w:val="00C75BC9"/>
    <w:rsid w:val="00C76CBC"/>
    <w:rsid w:val="00C80937"/>
    <w:rsid w:val="00C815C3"/>
    <w:rsid w:val="00C819E3"/>
    <w:rsid w:val="00C81BCA"/>
    <w:rsid w:val="00C82613"/>
    <w:rsid w:val="00C82712"/>
    <w:rsid w:val="00C82EAA"/>
    <w:rsid w:val="00C902D4"/>
    <w:rsid w:val="00C90744"/>
    <w:rsid w:val="00C908E9"/>
    <w:rsid w:val="00C90C39"/>
    <w:rsid w:val="00C931B9"/>
    <w:rsid w:val="00C952B2"/>
    <w:rsid w:val="00C952E0"/>
    <w:rsid w:val="00C958BF"/>
    <w:rsid w:val="00C95DFD"/>
    <w:rsid w:val="00CA06A4"/>
    <w:rsid w:val="00CA1121"/>
    <w:rsid w:val="00CA16D3"/>
    <w:rsid w:val="00CA1BC9"/>
    <w:rsid w:val="00CA2DA5"/>
    <w:rsid w:val="00CA3FEB"/>
    <w:rsid w:val="00CB06E0"/>
    <w:rsid w:val="00CB2A45"/>
    <w:rsid w:val="00CB3605"/>
    <w:rsid w:val="00CB384E"/>
    <w:rsid w:val="00CB3B83"/>
    <w:rsid w:val="00CB4715"/>
    <w:rsid w:val="00CB4A64"/>
    <w:rsid w:val="00CB788C"/>
    <w:rsid w:val="00CC660F"/>
    <w:rsid w:val="00CC6972"/>
    <w:rsid w:val="00CC79E1"/>
    <w:rsid w:val="00CD05E8"/>
    <w:rsid w:val="00CD2CC0"/>
    <w:rsid w:val="00CD32A3"/>
    <w:rsid w:val="00CD3980"/>
    <w:rsid w:val="00CD3B3F"/>
    <w:rsid w:val="00CD3EB4"/>
    <w:rsid w:val="00CD501D"/>
    <w:rsid w:val="00CD58C9"/>
    <w:rsid w:val="00CD5CF6"/>
    <w:rsid w:val="00CE0B8D"/>
    <w:rsid w:val="00CE0BBE"/>
    <w:rsid w:val="00CE18A2"/>
    <w:rsid w:val="00CE4500"/>
    <w:rsid w:val="00CF233E"/>
    <w:rsid w:val="00CF43A9"/>
    <w:rsid w:val="00CF46DA"/>
    <w:rsid w:val="00CF4B57"/>
    <w:rsid w:val="00CF555A"/>
    <w:rsid w:val="00CF6032"/>
    <w:rsid w:val="00CF6BA0"/>
    <w:rsid w:val="00D00B03"/>
    <w:rsid w:val="00D0269B"/>
    <w:rsid w:val="00D0273C"/>
    <w:rsid w:val="00D02E99"/>
    <w:rsid w:val="00D031EE"/>
    <w:rsid w:val="00D03255"/>
    <w:rsid w:val="00D04E39"/>
    <w:rsid w:val="00D0523C"/>
    <w:rsid w:val="00D05772"/>
    <w:rsid w:val="00D05E6E"/>
    <w:rsid w:val="00D102E4"/>
    <w:rsid w:val="00D1071D"/>
    <w:rsid w:val="00D116E4"/>
    <w:rsid w:val="00D1290C"/>
    <w:rsid w:val="00D14B27"/>
    <w:rsid w:val="00D1517B"/>
    <w:rsid w:val="00D153B4"/>
    <w:rsid w:val="00D200B5"/>
    <w:rsid w:val="00D205FC"/>
    <w:rsid w:val="00D206B9"/>
    <w:rsid w:val="00D20AEB"/>
    <w:rsid w:val="00D214EE"/>
    <w:rsid w:val="00D21561"/>
    <w:rsid w:val="00D21F51"/>
    <w:rsid w:val="00D229AE"/>
    <w:rsid w:val="00D239F9"/>
    <w:rsid w:val="00D246B0"/>
    <w:rsid w:val="00D24F46"/>
    <w:rsid w:val="00D25C19"/>
    <w:rsid w:val="00D30358"/>
    <w:rsid w:val="00D33FF5"/>
    <w:rsid w:val="00D343DB"/>
    <w:rsid w:val="00D34686"/>
    <w:rsid w:val="00D3752D"/>
    <w:rsid w:val="00D37E02"/>
    <w:rsid w:val="00D40C0B"/>
    <w:rsid w:val="00D40E24"/>
    <w:rsid w:val="00D4245B"/>
    <w:rsid w:val="00D432C2"/>
    <w:rsid w:val="00D434EC"/>
    <w:rsid w:val="00D45DEB"/>
    <w:rsid w:val="00D50377"/>
    <w:rsid w:val="00D5050C"/>
    <w:rsid w:val="00D51622"/>
    <w:rsid w:val="00D52575"/>
    <w:rsid w:val="00D52637"/>
    <w:rsid w:val="00D52C72"/>
    <w:rsid w:val="00D53779"/>
    <w:rsid w:val="00D55FCD"/>
    <w:rsid w:val="00D562B9"/>
    <w:rsid w:val="00D56E14"/>
    <w:rsid w:val="00D57131"/>
    <w:rsid w:val="00D61106"/>
    <w:rsid w:val="00D614FD"/>
    <w:rsid w:val="00D61883"/>
    <w:rsid w:val="00D61963"/>
    <w:rsid w:val="00D6196A"/>
    <w:rsid w:val="00D627E8"/>
    <w:rsid w:val="00D62C0F"/>
    <w:rsid w:val="00D64558"/>
    <w:rsid w:val="00D658EC"/>
    <w:rsid w:val="00D65C07"/>
    <w:rsid w:val="00D668E4"/>
    <w:rsid w:val="00D67727"/>
    <w:rsid w:val="00D711E1"/>
    <w:rsid w:val="00D74BA4"/>
    <w:rsid w:val="00D751D2"/>
    <w:rsid w:val="00D77681"/>
    <w:rsid w:val="00D77D3C"/>
    <w:rsid w:val="00D80048"/>
    <w:rsid w:val="00D80479"/>
    <w:rsid w:val="00D81E06"/>
    <w:rsid w:val="00D82C3D"/>
    <w:rsid w:val="00D838A2"/>
    <w:rsid w:val="00D852B7"/>
    <w:rsid w:val="00D85BD4"/>
    <w:rsid w:val="00D869AB"/>
    <w:rsid w:val="00D9045C"/>
    <w:rsid w:val="00D90992"/>
    <w:rsid w:val="00D9177F"/>
    <w:rsid w:val="00D921C0"/>
    <w:rsid w:val="00D92A46"/>
    <w:rsid w:val="00D935C9"/>
    <w:rsid w:val="00D93E75"/>
    <w:rsid w:val="00D942BD"/>
    <w:rsid w:val="00D94634"/>
    <w:rsid w:val="00D95655"/>
    <w:rsid w:val="00D966B9"/>
    <w:rsid w:val="00D96A03"/>
    <w:rsid w:val="00D97C61"/>
    <w:rsid w:val="00DA4695"/>
    <w:rsid w:val="00DA64B1"/>
    <w:rsid w:val="00DA67B2"/>
    <w:rsid w:val="00DB20B8"/>
    <w:rsid w:val="00DB2897"/>
    <w:rsid w:val="00DB32D8"/>
    <w:rsid w:val="00DB3E95"/>
    <w:rsid w:val="00DB4A0E"/>
    <w:rsid w:val="00DB5020"/>
    <w:rsid w:val="00DB5393"/>
    <w:rsid w:val="00DB5E20"/>
    <w:rsid w:val="00DB6627"/>
    <w:rsid w:val="00DB74A1"/>
    <w:rsid w:val="00DC00A1"/>
    <w:rsid w:val="00DC3512"/>
    <w:rsid w:val="00DC3E53"/>
    <w:rsid w:val="00DC4FEB"/>
    <w:rsid w:val="00DC5E2B"/>
    <w:rsid w:val="00DC6F69"/>
    <w:rsid w:val="00DD18A6"/>
    <w:rsid w:val="00DD1FD3"/>
    <w:rsid w:val="00DD3BEC"/>
    <w:rsid w:val="00DD3D0B"/>
    <w:rsid w:val="00DD4680"/>
    <w:rsid w:val="00DD5C35"/>
    <w:rsid w:val="00DD664E"/>
    <w:rsid w:val="00DE0997"/>
    <w:rsid w:val="00DE0AF5"/>
    <w:rsid w:val="00DE0EAD"/>
    <w:rsid w:val="00DE40E7"/>
    <w:rsid w:val="00DE6674"/>
    <w:rsid w:val="00DE678C"/>
    <w:rsid w:val="00DF0716"/>
    <w:rsid w:val="00DF17BB"/>
    <w:rsid w:val="00DF359B"/>
    <w:rsid w:val="00DF6AD4"/>
    <w:rsid w:val="00DF76A2"/>
    <w:rsid w:val="00E001FE"/>
    <w:rsid w:val="00E005C2"/>
    <w:rsid w:val="00E0250C"/>
    <w:rsid w:val="00E02BD4"/>
    <w:rsid w:val="00E02F58"/>
    <w:rsid w:val="00E04250"/>
    <w:rsid w:val="00E04516"/>
    <w:rsid w:val="00E04575"/>
    <w:rsid w:val="00E04632"/>
    <w:rsid w:val="00E059A6"/>
    <w:rsid w:val="00E071EE"/>
    <w:rsid w:val="00E07E27"/>
    <w:rsid w:val="00E111EC"/>
    <w:rsid w:val="00E11A9B"/>
    <w:rsid w:val="00E13020"/>
    <w:rsid w:val="00E13EA8"/>
    <w:rsid w:val="00E1428C"/>
    <w:rsid w:val="00E14999"/>
    <w:rsid w:val="00E14EA8"/>
    <w:rsid w:val="00E20370"/>
    <w:rsid w:val="00E2285F"/>
    <w:rsid w:val="00E22B01"/>
    <w:rsid w:val="00E24A5E"/>
    <w:rsid w:val="00E2591B"/>
    <w:rsid w:val="00E27556"/>
    <w:rsid w:val="00E303C6"/>
    <w:rsid w:val="00E304D6"/>
    <w:rsid w:val="00E3097C"/>
    <w:rsid w:val="00E30CB7"/>
    <w:rsid w:val="00E314AE"/>
    <w:rsid w:val="00E31599"/>
    <w:rsid w:val="00E317E6"/>
    <w:rsid w:val="00E3191C"/>
    <w:rsid w:val="00E33FCB"/>
    <w:rsid w:val="00E34E0C"/>
    <w:rsid w:val="00E34E48"/>
    <w:rsid w:val="00E36203"/>
    <w:rsid w:val="00E3793C"/>
    <w:rsid w:val="00E40F1D"/>
    <w:rsid w:val="00E41369"/>
    <w:rsid w:val="00E419D6"/>
    <w:rsid w:val="00E424F9"/>
    <w:rsid w:val="00E435EC"/>
    <w:rsid w:val="00E437C8"/>
    <w:rsid w:val="00E446F7"/>
    <w:rsid w:val="00E44FEB"/>
    <w:rsid w:val="00E45505"/>
    <w:rsid w:val="00E463C8"/>
    <w:rsid w:val="00E501EF"/>
    <w:rsid w:val="00E5237D"/>
    <w:rsid w:val="00E52963"/>
    <w:rsid w:val="00E534D3"/>
    <w:rsid w:val="00E5470F"/>
    <w:rsid w:val="00E54E85"/>
    <w:rsid w:val="00E56CB1"/>
    <w:rsid w:val="00E56CD7"/>
    <w:rsid w:val="00E5745B"/>
    <w:rsid w:val="00E607FA"/>
    <w:rsid w:val="00E60B57"/>
    <w:rsid w:val="00E70079"/>
    <w:rsid w:val="00E70096"/>
    <w:rsid w:val="00E7093F"/>
    <w:rsid w:val="00E7196A"/>
    <w:rsid w:val="00E724F2"/>
    <w:rsid w:val="00E74A1A"/>
    <w:rsid w:val="00E74FDE"/>
    <w:rsid w:val="00E75CAE"/>
    <w:rsid w:val="00E769DB"/>
    <w:rsid w:val="00E7721B"/>
    <w:rsid w:val="00E77F25"/>
    <w:rsid w:val="00E802C1"/>
    <w:rsid w:val="00E81429"/>
    <w:rsid w:val="00E82EEA"/>
    <w:rsid w:val="00E8454D"/>
    <w:rsid w:val="00E86C6D"/>
    <w:rsid w:val="00E86DD1"/>
    <w:rsid w:val="00E87938"/>
    <w:rsid w:val="00E87BBC"/>
    <w:rsid w:val="00E87F22"/>
    <w:rsid w:val="00E90344"/>
    <w:rsid w:val="00E90924"/>
    <w:rsid w:val="00E91475"/>
    <w:rsid w:val="00E929CB"/>
    <w:rsid w:val="00E92E3D"/>
    <w:rsid w:val="00E9440D"/>
    <w:rsid w:val="00E95B28"/>
    <w:rsid w:val="00EA0436"/>
    <w:rsid w:val="00EA0AA6"/>
    <w:rsid w:val="00EA1619"/>
    <w:rsid w:val="00EA3CA3"/>
    <w:rsid w:val="00EA3EAF"/>
    <w:rsid w:val="00EA6647"/>
    <w:rsid w:val="00EB1450"/>
    <w:rsid w:val="00EB4F33"/>
    <w:rsid w:val="00EB6482"/>
    <w:rsid w:val="00EB6ED7"/>
    <w:rsid w:val="00EB7808"/>
    <w:rsid w:val="00EB7824"/>
    <w:rsid w:val="00EC1073"/>
    <w:rsid w:val="00EC13A4"/>
    <w:rsid w:val="00EC1AEC"/>
    <w:rsid w:val="00EC33C2"/>
    <w:rsid w:val="00EC5A80"/>
    <w:rsid w:val="00EC7646"/>
    <w:rsid w:val="00ED0707"/>
    <w:rsid w:val="00ED27E5"/>
    <w:rsid w:val="00ED29EC"/>
    <w:rsid w:val="00ED3850"/>
    <w:rsid w:val="00ED3D8B"/>
    <w:rsid w:val="00ED5024"/>
    <w:rsid w:val="00ED6490"/>
    <w:rsid w:val="00ED6E70"/>
    <w:rsid w:val="00ED7118"/>
    <w:rsid w:val="00ED7F17"/>
    <w:rsid w:val="00EE03F1"/>
    <w:rsid w:val="00EE1B72"/>
    <w:rsid w:val="00EE489C"/>
    <w:rsid w:val="00EE4F3F"/>
    <w:rsid w:val="00EE5CA4"/>
    <w:rsid w:val="00EE705A"/>
    <w:rsid w:val="00EF1187"/>
    <w:rsid w:val="00EF2C34"/>
    <w:rsid w:val="00EF2F6A"/>
    <w:rsid w:val="00EF4885"/>
    <w:rsid w:val="00EF504F"/>
    <w:rsid w:val="00EF5580"/>
    <w:rsid w:val="00EF6E25"/>
    <w:rsid w:val="00EF75B2"/>
    <w:rsid w:val="00F00D57"/>
    <w:rsid w:val="00F00F8E"/>
    <w:rsid w:val="00F03A0F"/>
    <w:rsid w:val="00F04571"/>
    <w:rsid w:val="00F050E2"/>
    <w:rsid w:val="00F052F1"/>
    <w:rsid w:val="00F05AF3"/>
    <w:rsid w:val="00F06926"/>
    <w:rsid w:val="00F114FA"/>
    <w:rsid w:val="00F11C07"/>
    <w:rsid w:val="00F11EF2"/>
    <w:rsid w:val="00F120D2"/>
    <w:rsid w:val="00F15130"/>
    <w:rsid w:val="00F1589B"/>
    <w:rsid w:val="00F15AC4"/>
    <w:rsid w:val="00F16817"/>
    <w:rsid w:val="00F16F3E"/>
    <w:rsid w:val="00F16FB1"/>
    <w:rsid w:val="00F17068"/>
    <w:rsid w:val="00F17CB3"/>
    <w:rsid w:val="00F202EC"/>
    <w:rsid w:val="00F20392"/>
    <w:rsid w:val="00F20452"/>
    <w:rsid w:val="00F2088F"/>
    <w:rsid w:val="00F20B24"/>
    <w:rsid w:val="00F21C33"/>
    <w:rsid w:val="00F238FA"/>
    <w:rsid w:val="00F23D1D"/>
    <w:rsid w:val="00F23D3E"/>
    <w:rsid w:val="00F27BD1"/>
    <w:rsid w:val="00F30025"/>
    <w:rsid w:val="00F3165C"/>
    <w:rsid w:val="00F34252"/>
    <w:rsid w:val="00F34DAD"/>
    <w:rsid w:val="00F35182"/>
    <w:rsid w:val="00F35881"/>
    <w:rsid w:val="00F35909"/>
    <w:rsid w:val="00F3627D"/>
    <w:rsid w:val="00F37FE9"/>
    <w:rsid w:val="00F40990"/>
    <w:rsid w:val="00F4171B"/>
    <w:rsid w:val="00F424C2"/>
    <w:rsid w:val="00F42BD4"/>
    <w:rsid w:val="00F436CA"/>
    <w:rsid w:val="00F449A5"/>
    <w:rsid w:val="00F45399"/>
    <w:rsid w:val="00F45567"/>
    <w:rsid w:val="00F463E2"/>
    <w:rsid w:val="00F4689F"/>
    <w:rsid w:val="00F46CC8"/>
    <w:rsid w:val="00F47973"/>
    <w:rsid w:val="00F5144A"/>
    <w:rsid w:val="00F52C9E"/>
    <w:rsid w:val="00F547B4"/>
    <w:rsid w:val="00F54D5D"/>
    <w:rsid w:val="00F55EE8"/>
    <w:rsid w:val="00F563E4"/>
    <w:rsid w:val="00F56DBE"/>
    <w:rsid w:val="00F60078"/>
    <w:rsid w:val="00F61138"/>
    <w:rsid w:val="00F618BC"/>
    <w:rsid w:val="00F62129"/>
    <w:rsid w:val="00F63594"/>
    <w:rsid w:val="00F64CD3"/>
    <w:rsid w:val="00F64F8D"/>
    <w:rsid w:val="00F657C1"/>
    <w:rsid w:val="00F65F78"/>
    <w:rsid w:val="00F6708D"/>
    <w:rsid w:val="00F7322D"/>
    <w:rsid w:val="00F73913"/>
    <w:rsid w:val="00F73D3C"/>
    <w:rsid w:val="00F75270"/>
    <w:rsid w:val="00F7670B"/>
    <w:rsid w:val="00F774B9"/>
    <w:rsid w:val="00F804F2"/>
    <w:rsid w:val="00F81C80"/>
    <w:rsid w:val="00F8287F"/>
    <w:rsid w:val="00F83330"/>
    <w:rsid w:val="00F845A2"/>
    <w:rsid w:val="00F84735"/>
    <w:rsid w:val="00F84C34"/>
    <w:rsid w:val="00F87E40"/>
    <w:rsid w:val="00F91471"/>
    <w:rsid w:val="00F91993"/>
    <w:rsid w:val="00F91D41"/>
    <w:rsid w:val="00F91DAE"/>
    <w:rsid w:val="00F92741"/>
    <w:rsid w:val="00F92983"/>
    <w:rsid w:val="00F933E9"/>
    <w:rsid w:val="00F96165"/>
    <w:rsid w:val="00F964BB"/>
    <w:rsid w:val="00FA0010"/>
    <w:rsid w:val="00FA0296"/>
    <w:rsid w:val="00FA11E0"/>
    <w:rsid w:val="00FA19E5"/>
    <w:rsid w:val="00FA29C6"/>
    <w:rsid w:val="00FA32AE"/>
    <w:rsid w:val="00FA4ACA"/>
    <w:rsid w:val="00FA51F5"/>
    <w:rsid w:val="00FA6016"/>
    <w:rsid w:val="00FB0217"/>
    <w:rsid w:val="00FB02E4"/>
    <w:rsid w:val="00FB04A1"/>
    <w:rsid w:val="00FB0626"/>
    <w:rsid w:val="00FB1682"/>
    <w:rsid w:val="00FB1B88"/>
    <w:rsid w:val="00FB25C2"/>
    <w:rsid w:val="00FB269A"/>
    <w:rsid w:val="00FB39FB"/>
    <w:rsid w:val="00FB7C30"/>
    <w:rsid w:val="00FC08FC"/>
    <w:rsid w:val="00FC0EDD"/>
    <w:rsid w:val="00FC1B09"/>
    <w:rsid w:val="00FC31CE"/>
    <w:rsid w:val="00FC4F05"/>
    <w:rsid w:val="00FC5E25"/>
    <w:rsid w:val="00FC6215"/>
    <w:rsid w:val="00FC6989"/>
    <w:rsid w:val="00FC70FD"/>
    <w:rsid w:val="00FC7BE9"/>
    <w:rsid w:val="00FC7C5B"/>
    <w:rsid w:val="00FD16D6"/>
    <w:rsid w:val="00FD1729"/>
    <w:rsid w:val="00FD2AA6"/>
    <w:rsid w:val="00FD39BE"/>
    <w:rsid w:val="00FD5789"/>
    <w:rsid w:val="00FD6E80"/>
    <w:rsid w:val="00FD7224"/>
    <w:rsid w:val="00FD7D5D"/>
    <w:rsid w:val="00FE0AA4"/>
    <w:rsid w:val="00FE2D8E"/>
    <w:rsid w:val="00FE47F2"/>
    <w:rsid w:val="00FE54C2"/>
    <w:rsid w:val="00FF5553"/>
    <w:rsid w:val="00FF5FEA"/>
    <w:rsid w:val="00FF6C62"/>
    <w:rsid w:val="0855D8C7"/>
    <w:rsid w:val="3AEB9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2DD4E2"/>
  <w15:docId w15:val="{B246BAAB-5809-4757-8404-8AF76AB9A49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7D3C"/>
    <w:rPr>
      <w:rFonts w:ascii="Drammen" w:hAnsi="Drammen" w:eastAsia="Times New Roman"/>
    </w:rPr>
  </w:style>
  <w:style w:type="paragraph" w:styleId="Overskrift1">
    <w:name w:val="heading 1"/>
    <w:basedOn w:val="Normal"/>
    <w:next w:val="Normal"/>
    <w:link w:val="Overskrift1Tegn"/>
    <w:qFormat/>
    <w:rsid w:val="00407D3C"/>
    <w:pPr>
      <w:keepNext/>
      <w:numPr>
        <w:numId w:val="1"/>
      </w:numPr>
      <w:spacing w:before="240" w:after="60"/>
      <w:outlineLvl w:val="0"/>
    </w:pPr>
    <w:rPr>
      <w:rFonts w:ascii="Drammen Medium" w:hAnsi="Drammen Medium"/>
      <w:b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407D3C"/>
    <w:pPr>
      <w:keepNext/>
      <w:numPr>
        <w:ilvl w:val="1"/>
        <w:numId w:val="1"/>
      </w:numPr>
      <w:spacing w:before="240" w:after="60"/>
      <w:outlineLvl w:val="1"/>
    </w:pPr>
    <w:rPr>
      <w:rFonts w:ascii="Drammen Medium" w:hAnsi="Drammen Medium"/>
      <w:b/>
      <w:sz w:val="24"/>
    </w:rPr>
  </w:style>
  <w:style w:type="paragraph" w:styleId="Overskrift3">
    <w:name w:val="heading 3"/>
    <w:basedOn w:val="Normal"/>
    <w:next w:val="Normal"/>
    <w:link w:val="Overskrift3Tegn"/>
    <w:qFormat/>
    <w:rsid w:val="0036067C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Normal"/>
    <w:link w:val="Overskrift4Tegn"/>
    <w:qFormat/>
    <w:rsid w:val="003606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sz w:val="24"/>
    </w:rPr>
  </w:style>
  <w:style w:type="paragraph" w:styleId="Overskrift5">
    <w:name w:val="heading 5"/>
    <w:basedOn w:val="Normal"/>
    <w:next w:val="Normal"/>
    <w:link w:val="Overskrift5Tegn"/>
    <w:qFormat/>
    <w:rsid w:val="0036067C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36067C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36067C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link w:val="Overskrift8Tegn"/>
    <w:qFormat/>
    <w:rsid w:val="0036067C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link w:val="Overskrift9Tegn"/>
    <w:qFormat/>
    <w:rsid w:val="0036067C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rsid w:val="00407D3C"/>
    <w:rPr>
      <w:rFonts w:ascii="Drammen Medium" w:hAnsi="Drammen Medium" w:eastAsia="Times New Roman"/>
      <w:b/>
      <w:kern w:val="28"/>
      <w:sz w:val="28"/>
    </w:rPr>
  </w:style>
  <w:style w:type="character" w:styleId="Overskrift2Tegn" w:customStyle="1">
    <w:name w:val="Overskrift 2 Tegn"/>
    <w:basedOn w:val="Standardskriftforavsnitt"/>
    <w:link w:val="Overskrift2"/>
    <w:rsid w:val="00407D3C"/>
    <w:rPr>
      <w:rFonts w:ascii="Drammen Medium" w:hAnsi="Drammen Medium" w:eastAsia="Times New Roman"/>
      <w:b/>
      <w:sz w:val="24"/>
    </w:rPr>
  </w:style>
  <w:style w:type="character" w:styleId="Overskrift3Tegn" w:customStyle="1">
    <w:name w:val="Overskrift 3 Tegn"/>
    <w:basedOn w:val="Standardskriftforavsnitt"/>
    <w:link w:val="Overskrift3"/>
    <w:rsid w:val="0036067C"/>
    <w:rPr>
      <w:rFonts w:ascii="Times New Roman" w:hAnsi="Times New Roman" w:eastAsia="Times New Roman" w:cs="Times New Roman"/>
      <w:b/>
      <w:sz w:val="24"/>
      <w:szCs w:val="20"/>
      <w:lang w:eastAsia="nb-NO"/>
    </w:rPr>
  </w:style>
  <w:style w:type="character" w:styleId="Overskrift4Tegn" w:customStyle="1">
    <w:name w:val="Overskrift 4 Tegn"/>
    <w:basedOn w:val="Standardskriftforavsnitt"/>
    <w:link w:val="Overskrift4"/>
    <w:rsid w:val="0036067C"/>
    <w:rPr>
      <w:rFonts w:ascii="Times New Roman" w:hAnsi="Times New Roman" w:eastAsia="Times New Roman" w:cs="Times New Roman"/>
      <w:b/>
      <w:sz w:val="24"/>
      <w:szCs w:val="20"/>
      <w:lang w:eastAsia="nb-NO"/>
    </w:rPr>
  </w:style>
  <w:style w:type="character" w:styleId="Overskrift5Tegn" w:customStyle="1">
    <w:name w:val="Overskrift 5 Tegn"/>
    <w:basedOn w:val="Standardskriftforavsnitt"/>
    <w:link w:val="Overskrift5"/>
    <w:rsid w:val="0036067C"/>
    <w:rPr>
      <w:rFonts w:ascii="Arial" w:hAnsi="Arial" w:eastAsia="Times New Roman" w:cs="Times New Roman"/>
      <w:szCs w:val="20"/>
      <w:lang w:eastAsia="nb-NO"/>
    </w:rPr>
  </w:style>
  <w:style w:type="character" w:styleId="Overskrift6Tegn" w:customStyle="1">
    <w:name w:val="Overskrift 6 Tegn"/>
    <w:basedOn w:val="Standardskriftforavsnitt"/>
    <w:link w:val="Overskrift6"/>
    <w:rsid w:val="0036067C"/>
    <w:rPr>
      <w:rFonts w:ascii="Arial" w:hAnsi="Arial" w:eastAsia="Times New Roman" w:cs="Times New Roman"/>
      <w:i/>
      <w:szCs w:val="20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36067C"/>
    <w:rPr>
      <w:rFonts w:ascii="Arial" w:hAnsi="Arial" w:eastAsia="Times New Roman" w:cs="Times New Roman"/>
      <w:sz w:val="20"/>
      <w:szCs w:val="20"/>
      <w:lang w:eastAsia="nb-NO"/>
    </w:rPr>
  </w:style>
  <w:style w:type="character" w:styleId="Overskrift8Tegn" w:customStyle="1">
    <w:name w:val="Overskrift 8 Tegn"/>
    <w:basedOn w:val="Standardskriftforavsnitt"/>
    <w:link w:val="Overskrift8"/>
    <w:rsid w:val="0036067C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Overskrift9Tegn" w:customStyle="1">
    <w:name w:val="Overskrift 9 Tegn"/>
    <w:basedOn w:val="Standardskriftforavsnitt"/>
    <w:link w:val="Overskrift9"/>
    <w:rsid w:val="0036067C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a1niv" w:customStyle="1">
    <w:name w:val="a1.nivÀ#À"/>
    <w:rsid w:val="0036067C"/>
    <w:pPr>
      <w:tabs>
        <w:tab w:val="left" w:pos="-720"/>
      </w:tabs>
      <w:suppressAutoHyphens/>
    </w:pPr>
    <w:rPr>
      <w:rFonts w:ascii="CG Times" w:hAnsi="CG Times" w:eastAsia="Times New Roman"/>
      <w:b/>
      <w:sz w:val="22"/>
      <w:lang w:val="en-US"/>
    </w:rPr>
  </w:style>
  <w:style w:type="paragraph" w:styleId="Brdtekst">
    <w:name w:val="Body Text"/>
    <w:basedOn w:val="Normal"/>
    <w:link w:val="BrdtekstTegn"/>
    <w:rsid w:val="0036067C"/>
    <w:pPr>
      <w:tabs>
        <w:tab w:val="left" w:pos="-1440"/>
        <w:tab w:val="left" w:pos="-720"/>
      </w:tabs>
      <w:suppressAutoHyphens/>
    </w:pPr>
    <w:rPr>
      <w:rFonts w:ascii="Times New Roman" w:hAnsi="Times New Roman"/>
      <w:sz w:val="22"/>
    </w:rPr>
  </w:style>
  <w:style w:type="character" w:styleId="BrdtekstTegn" w:customStyle="1">
    <w:name w:val="Brødtekst Tegn"/>
    <w:basedOn w:val="Standardskriftforavsnitt"/>
    <w:link w:val="Brdtekst"/>
    <w:rsid w:val="0036067C"/>
    <w:rPr>
      <w:rFonts w:ascii="Times New Roman" w:hAnsi="Times New Roman" w:eastAsia="Times New Roman" w:cs="Times New Roman"/>
      <w:szCs w:val="20"/>
      <w:lang w:eastAsia="nb-NO"/>
    </w:rPr>
  </w:style>
  <w:style w:type="paragraph" w:styleId="Dato">
    <w:name w:val="Date"/>
    <w:basedOn w:val="Normal"/>
    <w:next w:val="Normal"/>
    <w:link w:val="DatoTegn"/>
    <w:rsid w:val="0036067C"/>
    <w:rPr>
      <w:rFonts w:ascii="Arial" w:hAnsi="Arial"/>
      <w:sz w:val="22"/>
    </w:rPr>
  </w:style>
  <w:style w:type="character" w:styleId="DatoTegn" w:customStyle="1">
    <w:name w:val="Dato Tegn"/>
    <w:basedOn w:val="Standardskriftforavsnitt"/>
    <w:link w:val="Dato"/>
    <w:rsid w:val="0036067C"/>
    <w:rPr>
      <w:rFonts w:ascii="Arial" w:hAnsi="Arial" w:eastAsia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723EE9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723EE9"/>
    <w:rPr>
      <w:rFonts w:ascii="Courier New" w:hAnsi="Courier New" w:eastAsia="Times New Roman" w:cs="Times New Roman"/>
      <w:sz w:val="20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723EE9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723EE9"/>
    <w:rPr>
      <w:rFonts w:ascii="Courier New" w:hAnsi="Courier New" w:eastAsia="Times New Roman" w:cs="Times New Roman"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23EE9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23EE9"/>
    <w:rPr>
      <w:rFonts w:ascii="Tahoma" w:hAnsi="Tahoma" w:eastAsia="Times New Roman" w:cs="Tahoma"/>
      <w:sz w:val="16"/>
      <w:szCs w:val="16"/>
      <w:lang w:eastAsia="nb-NO"/>
    </w:rPr>
  </w:style>
  <w:style w:type="paragraph" w:styleId="Listeavsnitt">
    <w:name w:val="List Paragraph"/>
    <w:basedOn w:val="Normal"/>
    <w:uiPriority w:val="34"/>
    <w:qFormat/>
    <w:rsid w:val="004B5C24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32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32D21"/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832D21"/>
    <w:rPr>
      <w:rFonts w:ascii="Courier New" w:hAnsi="Courier New" w:eastAsia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D2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D21"/>
    <w:rPr>
      <w:rFonts w:ascii="Courier New" w:hAnsi="Courier New" w:eastAsia="Times New Roman"/>
      <w:b/>
      <w:bCs/>
    </w:rPr>
  </w:style>
  <w:style w:type="table" w:styleId="Tabellrutenett">
    <w:name w:val="Table Grid"/>
    <w:basedOn w:val="Vanligtabell"/>
    <w:uiPriority w:val="59"/>
    <w:rsid w:val="00500C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13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tspa\AppData\Local\Microsoft\Windows\Temporary%20Internet%20Files\Content.IE5\216SH5B4\Tilbudsskjema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23E8AEB4C4B143809F7731FBCF68D8" ma:contentTypeVersion="22" ma:contentTypeDescription="Opprett et nytt dokument." ma:contentTypeScope="" ma:versionID="364eb017d071fa96fc81af0b013e5593">
  <xsd:schema xmlns:xsd="http://www.w3.org/2001/XMLSchema" xmlns:xs="http://www.w3.org/2001/XMLSchema" xmlns:p="http://schemas.microsoft.com/office/2006/metadata/properties" xmlns:ns2="99c062fd-c618-4c97-b874-c3ae64f182cb" xmlns:ns3="aeebb4ba-11d5-48ec-a034-57ebfc3990da" targetNamespace="http://schemas.microsoft.com/office/2006/metadata/properties" ma:root="true" ma:fieldsID="1a227b5c19b1629216c1fd5d75f8f018" ns2:_="" ns3:_="">
    <xsd:import namespace="99c062fd-c618-4c97-b874-c3ae64f182cb"/>
    <xsd:import namespace="aeebb4ba-11d5-48ec-a034-57ebfc399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62fd-c618-4c97-b874-c3ae64f18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bb4ba-11d5-48ec-a034-57ebfc3990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2a8b012-c8b2-4ced-b670-5fe4bd1d2f14}" ma:internalName="TaxCatchAll" ma:showField="CatchAllData" ma:web="aeebb4ba-11d5-48ec-a034-57ebfc3990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c062fd-c618-4c97-b874-c3ae64f182cb">
      <Terms xmlns="http://schemas.microsoft.com/office/infopath/2007/PartnerControls"/>
    </lcf76f155ced4ddcb4097134ff3c332f>
    <TaxCatchAll xmlns="aeebb4ba-11d5-48ec-a034-57ebfc3990da" xsi:nil="true"/>
  </documentManagement>
</p:properties>
</file>

<file path=customXml/itemProps1.xml><?xml version="1.0" encoding="utf-8"?>
<ds:datastoreItem xmlns:ds="http://schemas.openxmlformats.org/officeDocument/2006/customXml" ds:itemID="{44444A88-7E03-41A1-8B57-AF27A183B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B15575-B4ED-4D5C-BA7C-D70DEAAC55E9}"/>
</file>

<file path=customXml/itemProps3.xml><?xml version="1.0" encoding="utf-8"?>
<ds:datastoreItem xmlns:ds="http://schemas.openxmlformats.org/officeDocument/2006/customXml" ds:itemID="{0E038C5C-9FE0-4BD9-A378-FC1E65653226}"/>
</file>

<file path=docMetadata/LabelInfo.xml><?xml version="1.0" encoding="utf-8"?>
<clbl:labelList xmlns:clbl="http://schemas.microsoft.com/office/2020/mipLabelMetadata">
  <clbl:label id="{f602a20a-3d6c-4584-a014-72a3939f57fe}" enabled="0" method="" siteId="{f602a20a-3d6c-4584-a014-72a3939f57f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Tilbudsskjema</ap:Template>
  <ap:Application>Microsoft Word for the web</ap:Application>
  <ap:DocSecurity>0</ap:DocSecurity>
  <ap:ScaleCrop>false</ap:ScaleCrop>
  <ap:Company>D-IKT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Spangberg</dc:creator>
  <cp:lastModifiedBy>Addisalem Damtew Worku</cp:lastModifiedBy>
  <cp:revision>7</cp:revision>
  <cp:lastPrinted>2011-01-26T14:13:00Z</cp:lastPrinted>
  <dcterms:created xsi:type="dcterms:W3CDTF">2025-04-22T08:24:00Z</dcterms:created>
  <dcterms:modified xsi:type="dcterms:W3CDTF">2026-04-13T09:15:10Z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0x0101006323E8AEB4C4B143809F7731FBCF68D8</vt:lpwstr>
  </property>
  <property fmtid="{D5CDD505-2E9C-101B-9397-08002B2CF9AE}" pid="3" name="MediaServiceImageTags">
    <vt:lpwstr/>
  </property>
</Properties>
</file>